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D21FA" w14:textId="38A824C8" w:rsidR="00420CC2" w:rsidRPr="007C458D" w:rsidRDefault="00933851" w:rsidP="007D7654">
      <w:pPr>
        <w:pStyle w:val="Autorinnenname"/>
      </w:pPr>
      <w:proofErr w:type="spellStart"/>
      <w:proofErr w:type="gramStart"/>
      <w:r w:rsidRPr="007C458D">
        <w:t>Autor:innenname</w:t>
      </w:r>
      <w:proofErr w:type="spellEnd"/>
      <w:proofErr w:type="gramEnd"/>
    </w:p>
    <w:p w14:paraId="61DEE7EF" w14:textId="77777777" w:rsidR="00B75F47" w:rsidRDefault="00B75F47" w:rsidP="007D7654">
      <w:pPr>
        <w:spacing w:line="408" w:lineRule="auto"/>
        <w:rPr>
          <w:rFonts w:cs="Courier New"/>
        </w:rPr>
      </w:pPr>
    </w:p>
    <w:p w14:paraId="11DE4F23" w14:textId="77777777" w:rsidR="007D7654" w:rsidRDefault="007D7654" w:rsidP="007D7654">
      <w:pPr>
        <w:spacing w:line="408" w:lineRule="auto"/>
        <w:rPr>
          <w:rFonts w:cs="Courier New"/>
        </w:rPr>
      </w:pPr>
    </w:p>
    <w:p w14:paraId="31BD8D7C" w14:textId="77777777" w:rsidR="007D7654" w:rsidRPr="007C458D" w:rsidRDefault="007D7654" w:rsidP="007D7654">
      <w:pPr>
        <w:spacing w:line="408" w:lineRule="auto"/>
        <w:rPr>
          <w:rFonts w:cs="Courier New"/>
        </w:rPr>
      </w:pPr>
    </w:p>
    <w:p w14:paraId="329A1CEB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1E6D4B6A" w14:textId="2FD3BB3F" w:rsidR="00420CC2" w:rsidRPr="007D7654" w:rsidRDefault="00933851" w:rsidP="007D7654">
      <w:pPr>
        <w:pStyle w:val="Buch-Titel"/>
      </w:pPr>
      <w:r w:rsidRPr="007D7654">
        <w:t>Buchtitel</w:t>
      </w:r>
    </w:p>
    <w:p w14:paraId="6490554B" w14:textId="7C2FF8F2" w:rsidR="0007764B" w:rsidRPr="007D7654" w:rsidRDefault="00933851" w:rsidP="007D7654">
      <w:pPr>
        <w:pStyle w:val="Buch-Untertitel"/>
      </w:pPr>
      <w:r w:rsidRPr="007D7654">
        <w:t>Buch-Untertitel</w:t>
      </w:r>
    </w:p>
    <w:p w14:paraId="405D963C" w14:textId="77777777" w:rsidR="00933851" w:rsidRDefault="00933851" w:rsidP="007D7654">
      <w:pPr>
        <w:spacing w:line="408" w:lineRule="auto"/>
        <w:rPr>
          <w:rFonts w:cs="Courier New"/>
        </w:rPr>
      </w:pPr>
    </w:p>
    <w:p w14:paraId="5095AFC0" w14:textId="77777777" w:rsidR="007D7654" w:rsidRDefault="007D7654" w:rsidP="007D7654">
      <w:pPr>
        <w:spacing w:line="408" w:lineRule="auto"/>
        <w:rPr>
          <w:rFonts w:cs="Courier New"/>
        </w:rPr>
      </w:pPr>
    </w:p>
    <w:p w14:paraId="00507420" w14:textId="77777777" w:rsidR="007D7654" w:rsidRPr="007C458D" w:rsidRDefault="007D7654" w:rsidP="007D7654">
      <w:pPr>
        <w:spacing w:line="408" w:lineRule="auto"/>
        <w:rPr>
          <w:rFonts w:cs="Courier New"/>
        </w:rPr>
      </w:pPr>
    </w:p>
    <w:p w14:paraId="034FD735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76D2B5F3" w14:textId="77777777" w:rsidR="00B75F47" w:rsidRPr="007C458D" w:rsidRDefault="00B75F47" w:rsidP="007D7654">
      <w:pPr>
        <w:spacing w:line="408" w:lineRule="auto"/>
        <w:rPr>
          <w:rFonts w:cs="Courier New"/>
        </w:rPr>
      </w:pPr>
    </w:p>
    <w:p w14:paraId="43563253" w14:textId="0263D419" w:rsidR="00933851" w:rsidRPr="007C458D" w:rsidRDefault="00933851" w:rsidP="007D7654">
      <w:pPr>
        <w:pStyle w:val="KontaktdatenHeadline"/>
      </w:pPr>
      <w:proofErr w:type="spellStart"/>
      <w:proofErr w:type="gramStart"/>
      <w:r w:rsidRPr="007C458D">
        <w:t>Autor:innen</w:t>
      </w:r>
      <w:proofErr w:type="gramEnd"/>
      <w:r w:rsidRPr="007C458D">
        <w:t>-Kontaktdaten</w:t>
      </w:r>
      <w:proofErr w:type="spellEnd"/>
    </w:p>
    <w:p w14:paraId="1E0A5EDD" w14:textId="73BF503D" w:rsidR="00933851" w:rsidRPr="007C458D" w:rsidRDefault="00933851" w:rsidP="007D7654">
      <w:pPr>
        <w:pStyle w:val="Kontaktdaten"/>
      </w:pPr>
      <w:r w:rsidRPr="007C458D">
        <w:t>Vorname Nachname</w:t>
      </w:r>
    </w:p>
    <w:p w14:paraId="0A1A0D17" w14:textId="2C698C07" w:rsidR="00933851" w:rsidRPr="007C458D" w:rsidRDefault="00933851" w:rsidP="007D7654">
      <w:pPr>
        <w:pStyle w:val="Kontaktdaten"/>
      </w:pPr>
      <w:r w:rsidRPr="007C458D">
        <w:t>Straße und Hausnummer</w:t>
      </w:r>
    </w:p>
    <w:p w14:paraId="69FC6BE9" w14:textId="0B924DFF" w:rsidR="00933851" w:rsidRPr="007C458D" w:rsidRDefault="00933851" w:rsidP="007D7654">
      <w:pPr>
        <w:pStyle w:val="Kontaktdaten"/>
      </w:pPr>
      <w:r w:rsidRPr="007C458D">
        <w:t>Postleitzahl und Ort</w:t>
      </w:r>
    </w:p>
    <w:p w14:paraId="18511235" w14:textId="02ED3237" w:rsidR="00933851" w:rsidRPr="007C458D" w:rsidRDefault="00933851" w:rsidP="007D7654">
      <w:pPr>
        <w:pStyle w:val="Kontaktdaten"/>
      </w:pPr>
      <w:r w:rsidRPr="007C458D">
        <w:t>Telefon</w:t>
      </w:r>
    </w:p>
    <w:p w14:paraId="454A2D51" w14:textId="2F4A0D76" w:rsidR="00933851" w:rsidRPr="007C458D" w:rsidRDefault="00933851" w:rsidP="007D7654">
      <w:pPr>
        <w:pStyle w:val="Kontaktdaten"/>
      </w:pPr>
      <w:r w:rsidRPr="007C458D">
        <w:t>E-Mail-Adresse</w:t>
      </w:r>
    </w:p>
    <w:p w14:paraId="7CBC7377" w14:textId="5850BCD8" w:rsidR="00933851" w:rsidRPr="007C458D" w:rsidRDefault="00933851" w:rsidP="007D7654">
      <w:pPr>
        <w:pStyle w:val="Kontaktdaten"/>
      </w:pPr>
      <w:r w:rsidRPr="007C458D">
        <w:t>Website</w:t>
      </w:r>
    </w:p>
    <w:p w14:paraId="6F94709F" w14:textId="77777777" w:rsidR="00B75F47" w:rsidRPr="007C458D" w:rsidRDefault="00B75F47" w:rsidP="007D7654">
      <w:pPr>
        <w:spacing w:line="408" w:lineRule="auto"/>
        <w:jc w:val="center"/>
        <w:rPr>
          <w:rFonts w:cs="Courier New"/>
        </w:rPr>
      </w:pPr>
    </w:p>
    <w:p w14:paraId="30D88FC9" w14:textId="7F10ED47" w:rsidR="00B75F47" w:rsidRPr="007C458D" w:rsidRDefault="00B75F47" w:rsidP="007D7654">
      <w:pPr>
        <w:spacing w:line="408" w:lineRule="auto"/>
        <w:rPr>
          <w:rFonts w:cs="Courier New"/>
        </w:rPr>
      </w:pPr>
      <w:r w:rsidRPr="007C458D">
        <w:rPr>
          <w:rFonts w:cs="Courier New"/>
        </w:rPr>
        <w:br w:type="page"/>
      </w:r>
    </w:p>
    <w:p w14:paraId="476BC623" w14:textId="1A799E83" w:rsidR="00B75F47" w:rsidRPr="007D7654" w:rsidRDefault="00B75F47" w:rsidP="007D7654">
      <w:pPr>
        <w:pStyle w:val="Widmung"/>
      </w:pPr>
      <w:r w:rsidRPr="007D7654">
        <w:lastRenderedPageBreak/>
        <w:t xml:space="preserve">Widmung </w:t>
      </w:r>
      <w:proofErr w:type="spellStart"/>
      <w:r w:rsidRPr="007D7654">
        <w:t>Widmung</w:t>
      </w:r>
      <w:proofErr w:type="spellEnd"/>
      <w:r w:rsidRPr="007D7654">
        <w:t xml:space="preserve"> </w:t>
      </w:r>
      <w:proofErr w:type="spellStart"/>
      <w:r w:rsidRPr="007D7654">
        <w:t>Widmung</w:t>
      </w:r>
      <w:proofErr w:type="spellEnd"/>
    </w:p>
    <w:p w14:paraId="160C6182" w14:textId="77777777" w:rsidR="00933851" w:rsidRPr="007C458D" w:rsidRDefault="00933851" w:rsidP="007D7654">
      <w:pPr>
        <w:spacing w:line="408" w:lineRule="auto"/>
        <w:rPr>
          <w:rFonts w:cs="Courier New"/>
        </w:rPr>
      </w:pPr>
      <w:r w:rsidRPr="007C458D">
        <w:rPr>
          <w:rFonts w:cs="Courier New"/>
        </w:rPr>
        <w:br w:type="page"/>
      </w:r>
    </w:p>
    <w:p w14:paraId="5A2BD218" w14:textId="4B020FA6" w:rsidR="00933851" w:rsidRPr="007D7654" w:rsidRDefault="00933851" w:rsidP="007D7654">
      <w:pPr>
        <w:pStyle w:val="TeilNummer"/>
      </w:pPr>
      <w:r w:rsidRPr="007D7654">
        <w:lastRenderedPageBreak/>
        <w:t>Teil Nummer:</w:t>
      </w:r>
    </w:p>
    <w:p w14:paraId="3DD2E2D9" w14:textId="3EC65807" w:rsidR="006A22ED" w:rsidRPr="007D7654" w:rsidRDefault="00933851" w:rsidP="007D7654">
      <w:pPr>
        <w:pStyle w:val="Teil-Titel"/>
      </w:pPr>
      <w:r w:rsidRPr="007D7654">
        <w:t>Teil-Titel</w:t>
      </w:r>
    </w:p>
    <w:p w14:paraId="3092511E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67406122" w14:textId="77777777" w:rsidR="00B409F5" w:rsidRPr="007C458D" w:rsidRDefault="00B409F5" w:rsidP="007D7654">
      <w:pPr>
        <w:spacing w:line="408" w:lineRule="auto"/>
        <w:rPr>
          <w:rFonts w:cs="Courier New"/>
        </w:rPr>
      </w:pPr>
    </w:p>
    <w:p w14:paraId="626A8D76" w14:textId="7E08664E" w:rsidR="00D2069C" w:rsidRPr="007C458D" w:rsidRDefault="00D2069C" w:rsidP="007D7654">
      <w:pPr>
        <w:pStyle w:val="ZitatRechts"/>
      </w:pPr>
      <w:r w:rsidRPr="007C458D">
        <w:t>»</w:t>
      </w:r>
      <w:r w:rsidR="00933851" w:rsidRPr="007C458D">
        <w:t>Tolles Zitat – Rechts</w:t>
      </w:r>
      <w:r w:rsidR="00B409F5" w:rsidRPr="007C458D">
        <w:t xml:space="preserve"> Tolles Zitat – Rechts Tolles Zitat – Rechts Tolles Zitat – Rechts Tolles Zitat – Rechts Tolles Zitat – Rechts Tolles Zitat – Rechts Tolles Zitat – Rechts </w:t>
      </w:r>
      <w:r w:rsidRPr="007C458D">
        <w:t>«</w:t>
      </w:r>
    </w:p>
    <w:p w14:paraId="19A254F9" w14:textId="346875EB" w:rsidR="00D2069C" w:rsidRPr="007C458D" w:rsidRDefault="00933851" w:rsidP="007D7654">
      <w:pPr>
        <w:pStyle w:val="ZitatRechts-Quelle"/>
      </w:pPr>
      <w:r w:rsidRPr="007C458D">
        <w:t>Tolles Zitat Quelle – Rechts</w:t>
      </w:r>
    </w:p>
    <w:p w14:paraId="2C25A26C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219E3B3C" w14:textId="77777777" w:rsidR="00B409F5" w:rsidRPr="007C458D" w:rsidRDefault="00B409F5" w:rsidP="007D7654">
      <w:pPr>
        <w:spacing w:line="408" w:lineRule="auto"/>
        <w:rPr>
          <w:rFonts w:cs="Courier New"/>
        </w:rPr>
      </w:pPr>
    </w:p>
    <w:p w14:paraId="22BF5D73" w14:textId="27301405" w:rsidR="00933851" w:rsidRPr="007C458D" w:rsidRDefault="00933851" w:rsidP="007D7654">
      <w:pPr>
        <w:pStyle w:val="Zitat-Zentriert"/>
      </w:pPr>
      <w:r w:rsidRPr="007C458D">
        <w:t>»Tolles Zitat – Zentriert</w:t>
      </w:r>
      <w:r w:rsidR="00B409F5" w:rsidRPr="007C458D">
        <w:t xml:space="preserve"> Tolles Zitat – Zentriert Tolles Zitat – Zentriert Tolles Zitat – Zentriert Tolles Zitat – Zentriert Tolles Zitat – Zentriert </w:t>
      </w:r>
      <w:r w:rsidRPr="007C458D">
        <w:t>«</w:t>
      </w:r>
    </w:p>
    <w:p w14:paraId="2270CDD6" w14:textId="69BE5561" w:rsidR="00933851" w:rsidRPr="007C458D" w:rsidRDefault="00933851" w:rsidP="007D7654">
      <w:pPr>
        <w:pStyle w:val="Zitat-ZentriertQuelle"/>
      </w:pPr>
      <w:r w:rsidRPr="007C458D">
        <w:t>Tolles Zitat Quelle – Zentriert</w:t>
      </w:r>
    </w:p>
    <w:p w14:paraId="118B9EEF" w14:textId="77777777" w:rsidR="00933851" w:rsidRPr="007C458D" w:rsidRDefault="00933851" w:rsidP="007D7654">
      <w:pPr>
        <w:spacing w:line="408" w:lineRule="auto"/>
        <w:rPr>
          <w:rFonts w:cs="Courier New"/>
        </w:rPr>
      </w:pPr>
    </w:p>
    <w:p w14:paraId="47583E3F" w14:textId="77777777" w:rsidR="00EE1DFF" w:rsidRPr="007C458D" w:rsidRDefault="00EE1DFF" w:rsidP="007D7654">
      <w:pPr>
        <w:spacing w:line="408" w:lineRule="auto"/>
        <w:rPr>
          <w:rFonts w:cs="Courier New"/>
          <w:b/>
          <w:bCs/>
        </w:rPr>
      </w:pPr>
      <w:r w:rsidRPr="007C458D">
        <w:rPr>
          <w:rFonts w:cs="Courier New"/>
        </w:rPr>
        <w:br w:type="page"/>
      </w:r>
    </w:p>
    <w:p w14:paraId="624A1FEB" w14:textId="3E369A0D" w:rsidR="00337F88" w:rsidRPr="00337F88" w:rsidRDefault="00337F88" w:rsidP="00337F88">
      <w:pPr>
        <w:pStyle w:val="Kapitelberschrift"/>
      </w:pPr>
      <w:r w:rsidRPr="00337F88">
        <w:lastRenderedPageBreak/>
        <w:t>Kapitelüberschrift</w:t>
      </w:r>
    </w:p>
    <w:p w14:paraId="569F39BF" w14:textId="720AACA2" w:rsidR="00337F88" w:rsidRDefault="00337F88" w:rsidP="00337F88">
      <w:pPr>
        <w:pStyle w:val="Kapitel-Einstieg"/>
      </w:pPr>
      <w:r>
        <w:t xml:space="preserve">Kapiteleinstieg. </w:t>
      </w:r>
      <w:r>
        <w:t xml:space="preserve">Kapiteleinstieg. Kapiteleinstieg. Kapiteleinstieg. Kapiteleinstieg. Kapiteleinstieg. Kapiteleinstieg. Kapiteleinstieg. </w:t>
      </w:r>
    </w:p>
    <w:p w14:paraId="6A11A236" w14:textId="02ED4162" w:rsidR="00933851" w:rsidRPr="007C458D" w:rsidRDefault="00933851" w:rsidP="007D7654">
      <w:pPr>
        <w:pStyle w:val="Standard-Absatz"/>
      </w:pPr>
      <w:r w:rsidRPr="007C458D">
        <w:t xml:space="preserve">Standard-Absatz. Standard-Absatz. Standard-Absatz. Standard-Absatz. Standard-Absatz. Standard-Absatz. </w:t>
      </w:r>
      <w:r w:rsidRPr="007C458D">
        <w:rPr>
          <w:rStyle w:val="FETT"/>
        </w:rPr>
        <w:t>Fette Hervorhebung.</w:t>
      </w:r>
      <w:r w:rsidRPr="007C458D">
        <w:t xml:space="preserve"> Standard-Absatz. Standard-Absatz. Standard-Absatz. Standard-Absatz. </w:t>
      </w:r>
      <w:r w:rsidRPr="007C458D">
        <w:rPr>
          <w:rStyle w:val="KURSIV"/>
        </w:rPr>
        <w:t>Kursive Hervorhebung.</w:t>
      </w:r>
      <w:r w:rsidRPr="007C458D">
        <w:t xml:space="preserve"> Standard-Absatz. Standard-Absatz. </w:t>
      </w:r>
      <w:r w:rsidRPr="007C458D">
        <w:rPr>
          <w:rStyle w:val="UNTERSTRICHEN"/>
        </w:rPr>
        <w:t>Unterstrichene Hervorhebung.</w:t>
      </w:r>
      <w:r w:rsidRPr="007C458D">
        <w:t xml:space="preserve"> Standard-Absatz. </w:t>
      </w:r>
      <w:r w:rsidRPr="007C458D">
        <w:rPr>
          <w:rStyle w:val="HOCHGESTELLT"/>
        </w:rPr>
        <w:t>Hochgestellt.</w:t>
      </w:r>
      <w:r w:rsidRPr="007C458D">
        <w:t xml:space="preserve"> Standard-Absatz. Standard-Absatz.</w:t>
      </w:r>
      <w:r w:rsidR="0043139E" w:rsidRPr="007C458D">
        <w:t xml:space="preserve"> </w:t>
      </w:r>
      <w:r w:rsidR="0043139E" w:rsidRPr="007C458D">
        <w:rPr>
          <w:rStyle w:val="TIEFGESTELLT"/>
        </w:rPr>
        <w:t>Tiefgestellt.</w:t>
      </w:r>
      <w:r w:rsidRPr="007C458D">
        <w:t xml:space="preserve"> Standard-Absatz. Standard-Absatz.</w:t>
      </w:r>
    </w:p>
    <w:p w14:paraId="762E1124" w14:textId="77777777" w:rsidR="0043139E" w:rsidRPr="007C458D" w:rsidRDefault="0043139E" w:rsidP="007D7654">
      <w:pPr>
        <w:spacing w:line="408" w:lineRule="auto"/>
        <w:ind w:firstLine="567"/>
        <w:rPr>
          <w:rFonts w:cs="Courier New"/>
        </w:rPr>
      </w:pPr>
    </w:p>
    <w:p w14:paraId="0B755743" w14:textId="631CFA54" w:rsidR="003A40EB" w:rsidRPr="007C458D" w:rsidRDefault="0043139E" w:rsidP="007D7654">
      <w:pPr>
        <w:pStyle w:val="Abschnitt-Einstieg"/>
      </w:pPr>
      <w:r w:rsidRPr="007C458D">
        <w:t>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 Abschnitt-Einstieg.</w:t>
      </w:r>
    </w:p>
    <w:p w14:paraId="36E6FAF0" w14:textId="378FB5D9" w:rsidR="0043139E" w:rsidRPr="007C458D" w:rsidRDefault="0043139E" w:rsidP="007D7654">
      <w:pPr>
        <w:pStyle w:val="Standard-Absatz"/>
      </w:pPr>
      <w:r w:rsidRPr="007C458D">
        <w:t>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 Standard-Absatz.</w:t>
      </w:r>
    </w:p>
    <w:p w14:paraId="6A7199B5" w14:textId="0C8903D5" w:rsidR="00725943" w:rsidRPr="007C458D" w:rsidRDefault="00725943" w:rsidP="007D7654">
      <w:pPr>
        <w:spacing w:line="408" w:lineRule="auto"/>
        <w:rPr>
          <w:rFonts w:cs="Courier New"/>
        </w:rPr>
      </w:pPr>
    </w:p>
    <w:p w14:paraId="4E945730" w14:textId="783C9609" w:rsidR="00F21D53" w:rsidRPr="007C458D" w:rsidRDefault="0043139E" w:rsidP="007D7654">
      <w:pPr>
        <w:pStyle w:val="Einschub-Einstieg"/>
      </w:pPr>
      <w:r w:rsidRPr="007C458D">
        <w:t>Einschub-Einstieg. Einschub-Einstieg. Einschub-Einstieg</w:t>
      </w:r>
      <w:r w:rsidR="00F21D53" w:rsidRPr="007C458D">
        <w:t>.</w:t>
      </w:r>
      <w:r w:rsidRPr="007C458D">
        <w:t xml:space="preserve"> Einschub-Einstieg. Einschub-Einstieg. Einschub-Einstieg. Einschub-Einstieg. Einschub-Einstieg. Einschub-Einstieg. Einschub-Einstieg. </w:t>
      </w:r>
      <w:r w:rsidRPr="007C458D">
        <w:lastRenderedPageBreak/>
        <w:t>Einschub-Einstieg. Einschub-Einstieg. Einschub-Einstieg.</w:t>
      </w:r>
    </w:p>
    <w:p w14:paraId="2BDC519D" w14:textId="77777777" w:rsidR="007D7654" w:rsidRDefault="0043139E" w:rsidP="007D7654">
      <w:pPr>
        <w:pStyle w:val="Einschub"/>
      </w:pPr>
      <w:r w:rsidRPr="007C458D">
        <w:t xml:space="preserve">Einschub. Einschub. Einschub. Einschub. Einschub. Einschub. Einschub. Einschub. </w:t>
      </w:r>
      <w:r w:rsidRPr="007C458D">
        <w:rPr>
          <w:rStyle w:val="Standard1"/>
        </w:rPr>
        <w:t>Einschub-Betont.</w:t>
      </w:r>
      <w:r w:rsidRPr="007C458D">
        <w:t xml:space="preserve"> Einschub. Einschub. Einschub. Einschub. </w:t>
      </w:r>
      <w:r w:rsidRPr="007C458D">
        <w:rPr>
          <w:b/>
          <w:bCs/>
        </w:rPr>
        <w:t>Einschub-Fett.</w:t>
      </w:r>
      <w:r w:rsidRPr="007C458D">
        <w:t xml:space="preserve"> Einschub. </w:t>
      </w:r>
      <w:r w:rsidRPr="007C458D">
        <w:rPr>
          <w:u w:val="single"/>
        </w:rPr>
        <w:t>Einschub-Unterstrichen.</w:t>
      </w:r>
      <w:r w:rsidRPr="007C458D">
        <w:t xml:space="preserve"> Einschub. Einschub. </w:t>
      </w:r>
      <w:r w:rsidRPr="007C458D">
        <w:rPr>
          <w:vertAlign w:val="superscript"/>
        </w:rPr>
        <w:t>Einschub-Hochgestellt.</w:t>
      </w:r>
      <w:r w:rsidRPr="007C458D">
        <w:t xml:space="preserve"> Einschub. </w:t>
      </w:r>
      <w:r w:rsidRPr="007C458D">
        <w:rPr>
          <w:vertAlign w:val="subscript"/>
        </w:rPr>
        <w:t>Einschub-Tiefgestellt.</w:t>
      </w:r>
      <w:r w:rsidRPr="007C458D">
        <w:t xml:space="preserve"> Einschub. Einschub. </w:t>
      </w:r>
    </w:p>
    <w:p w14:paraId="1E4DDDF3" w14:textId="786DEAF9" w:rsidR="0043139E" w:rsidRPr="007C458D" w:rsidRDefault="0043139E" w:rsidP="007D7654">
      <w:pPr>
        <w:pStyle w:val="Einschub"/>
      </w:pPr>
      <w:r w:rsidRPr="007C458D">
        <w:t>Einschub. Einschub. Einschub. Einschub. Einschub. Einschub. Einschub. Einschub. Einschub. Einschub. Einschub. Einschub.</w:t>
      </w:r>
    </w:p>
    <w:p w14:paraId="76EF498C" w14:textId="1DF7BD09" w:rsidR="00CA7715" w:rsidRPr="007C458D" w:rsidRDefault="002D393D" w:rsidP="007D7654">
      <w:pPr>
        <w:pStyle w:val="Einschub-Legende"/>
        <w:spacing w:line="408" w:lineRule="auto"/>
        <w:rPr>
          <w:rFonts w:cs="Courier New"/>
        </w:rPr>
      </w:pPr>
      <w:r w:rsidRPr="007C458D">
        <w:rPr>
          <w:rFonts w:cs="Courier New"/>
        </w:rPr>
        <w:t>Einschub Legende</w:t>
      </w:r>
    </w:p>
    <w:sectPr w:rsidR="00CA7715" w:rsidRPr="007C458D" w:rsidSect="00F21F47">
      <w:footerReference w:type="default" r:id="rId8"/>
      <w:footerReference w:type="first" r:id="rId9"/>
      <w:pgSz w:w="11906" w:h="16838" w:code="9"/>
      <w:pgMar w:top="1701" w:right="1985" w:bottom="1134" w:left="1247" w:header="709" w:footer="709" w:gutter="0"/>
      <w:lnNumType w:countBy="1" w:distance="567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38AD" w14:textId="77777777" w:rsidR="00401CD7" w:rsidRDefault="00401CD7" w:rsidP="00C418FA">
      <w:r>
        <w:separator/>
      </w:r>
    </w:p>
  </w:endnote>
  <w:endnote w:type="continuationSeparator" w:id="0">
    <w:p w14:paraId="2CA37631" w14:textId="77777777" w:rsidR="00401CD7" w:rsidRDefault="00401CD7" w:rsidP="00C418FA">
      <w:r>
        <w:continuationSeparator/>
      </w:r>
    </w:p>
  </w:endnote>
  <w:endnote w:type="continuationNotice" w:id="1">
    <w:p w14:paraId="3492FF9F" w14:textId="77777777" w:rsidR="00401CD7" w:rsidRDefault="00401C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4260000"/>
      <w:docPartObj>
        <w:docPartGallery w:val="Page Numbers (Bottom of Page)"/>
        <w:docPartUnique/>
      </w:docPartObj>
    </w:sdtPr>
    <w:sdtEndPr>
      <w:rPr>
        <w:rFonts w:cs="Courier New"/>
      </w:rPr>
    </w:sdtEndPr>
    <w:sdtContent>
      <w:p w14:paraId="20BB0056" w14:textId="489A9810" w:rsidR="000222B6" w:rsidRPr="007D7654" w:rsidRDefault="0043139E" w:rsidP="007D7654">
        <w:pPr>
          <w:pStyle w:val="Fuzeile"/>
          <w:tabs>
            <w:tab w:val="clear" w:pos="4536"/>
            <w:tab w:val="center" w:pos="8222"/>
          </w:tabs>
          <w:rPr>
            <w:rFonts w:cs="Courier New"/>
            <w:sz w:val="20"/>
            <w:szCs w:val="20"/>
          </w:rPr>
        </w:pPr>
        <w:proofErr w:type="spellStart"/>
        <w:proofErr w:type="gramStart"/>
        <w:r w:rsidRPr="007D7654">
          <w:rPr>
            <w:rFonts w:cs="Courier New"/>
            <w:sz w:val="20"/>
            <w:szCs w:val="20"/>
          </w:rPr>
          <w:t>Autor:innenname</w:t>
        </w:r>
        <w:proofErr w:type="spellEnd"/>
        <w:proofErr w:type="gramEnd"/>
        <w:r w:rsidR="000222B6" w:rsidRPr="007D7654">
          <w:rPr>
            <w:rFonts w:cs="Courier New"/>
            <w:sz w:val="20"/>
            <w:szCs w:val="20"/>
          </w:rPr>
          <w:t xml:space="preserve">: </w:t>
        </w:r>
        <w:r w:rsidRPr="007D7654">
          <w:rPr>
            <w:rFonts w:cs="Courier New"/>
            <w:sz w:val="20"/>
            <w:szCs w:val="20"/>
          </w:rPr>
          <w:t>Buchtitel</w:t>
        </w:r>
        <w:r w:rsidR="00C53DA1" w:rsidRPr="007D7654">
          <w:rPr>
            <w:rFonts w:cs="Courier New"/>
            <w:sz w:val="20"/>
            <w:szCs w:val="20"/>
          </w:rPr>
          <w:t xml:space="preserve"> (</w:t>
        </w:r>
        <w:r w:rsidRPr="007D7654">
          <w:rPr>
            <w:rFonts w:cs="Courier New"/>
            <w:sz w:val="20"/>
            <w:szCs w:val="20"/>
          </w:rPr>
          <w:t>Version / Datum</w:t>
        </w:r>
        <w:r w:rsidR="00C53DA1" w:rsidRPr="007D7654">
          <w:rPr>
            <w:rFonts w:cs="Courier New"/>
            <w:sz w:val="20"/>
            <w:szCs w:val="20"/>
          </w:rPr>
          <w:t>)</w:t>
        </w:r>
        <w:r w:rsidR="000222B6" w:rsidRPr="007D7654">
          <w:rPr>
            <w:rFonts w:cs="Courier New"/>
            <w:sz w:val="20"/>
            <w:szCs w:val="20"/>
          </w:rPr>
          <w:t xml:space="preserve"> </w:t>
        </w:r>
        <w:r w:rsidR="000222B6" w:rsidRPr="007D7654">
          <w:rPr>
            <w:rFonts w:cs="Courier New"/>
            <w:sz w:val="20"/>
            <w:szCs w:val="20"/>
          </w:rPr>
          <w:tab/>
        </w:r>
        <w:r w:rsidR="000222B6" w:rsidRPr="007D7654">
          <w:rPr>
            <w:rFonts w:cs="Courier New"/>
            <w:sz w:val="20"/>
            <w:szCs w:val="20"/>
          </w:rPr>
          <w:fldChar w:fldCharType="begin"/>
        </w:r>
        <w:r w:rsidR="000222B6" w:rsidRPr="007D7654">
          <w:rPr>
            <w:rFonts w:cs="Courier New"/>
            <w:sz w:val="20"/>
            <w:szCs w:val="20"/>
          </w:rPr>
          <w:instrText>PAGE   \* MERGEFORMAT</w:instrText>
        </w:r>
        <w:r w:rsidR="000222B6" w:rsidRPr="007D7654">
          <w:rPr>
            <w:rFonts w:cs="Courier New"/>
            <w:sz w:val="20"/>
            <w:szCs w:val="20"/>
          </w:rPr>
          <w:fldChar w:fldCharType="separate"/>
        </w:r>
        <w:r w:rsidR="000222B6" w:rsidRPr="007D7654">
          <w:rPr>
            <w:rFonts w:cs="Courier New"/>
            <w:sz w:val="20"/>
            <w:szCs w:val="20"/>
          </w:rPr>
          <w:t>2</w:t>
        </w:r>
        <w:r w:rsidR="000222B6" w:rsidRPr="007D7654">
          <w:rPr>
            <w:rFonts w:cs="Courier New"/>
            <w:sz w:val="20"/>
            <w:szCs w:val="20"/>
          </w:rPr>
          <w:fldChar w:fldCharType="end"/>
        </w:r>
      </w:p>
      <w:p w14:paraId="4108A39B" w14:textId="705C6851" w:rsidR="000222B6" w:rsidRPr="007D7654" w:rsidRDefault="0043139E" w:rsidP="006B76B8">
        <w:pPr>
          <w:pStyle w:val="Fuzeile"/>
          <w:rPr>
            <w:rFonts w:cs="Courier New"/>
            <w:sz w:val="20"/>
            <w:szCs w:val="20"/>
          </w:rPr>
        </w:pPr>
        <w:r w:rsidRPr="007D7654">
          <w:rPr>
            <w:rFonts w:cs="Courier New"/>
            <w:sz w:val="20"/>
            <w:szCs w:val="20"/>
          </w:rPr>
          <w:t>E-Mail-Adresse</w:t>
        </w:r>
        <w:r w:rsidR="000222B6" w:rsidRPr="007D7654">
          <w:rPr>
            <w:rFonts w:cs="Courier New"/>
            <w:sz w:val="20"/>
            <w:szCs w:val="20"/>
          </w:rPr>
          <w:t xml:space="preserve"> // Tel</w:t>
        </w:r>
        <w:r w:rsidRPr="007D7654">
          <w:rPr>
            <w:rFonts w:cs="Courier New"/>
            <w:sz w:val="20"/>
            <w:szCs w:val="20"/>
          </w:rPr>
          <w:t>efon</w:t>
        </w:r>
        <w:r w:rsidR="000222B6" w:rsidRPr="007D7654">
          <w:rPr>
            <w:rFonts w:cs="Courier New"/>
            <w:sz w:val="20"/>
            <w:szCs w:val="20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369728"/>
      <w:docPartObj>
        <w:docPartGallery w:val="Page Numbers (Bottom of Page)"/>
        <w:docPartUnique/>
      </w:docPartObj>
    </w:sdtPr>
    <w:sdtContent>
      <w:p w14:paraId="1D8E031A" w14:textId="3D72EBC1" w:rsidR="00C53DA1" w:rsidRDefault="00000000">
        <w:pPr>
          <w:pStyle w:val="Fuzeile"/>
          <w:jc w:val="center"/>
        </w:pPr>
      </w:p>
    </w:sdtContent>
  </w:sdt>
  <w:p w14:paraId="79FDED85" w14:textId="77777777" w:rsidR="00C53DA1" w:rsidRDefault="00C53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E6BD9" w14:textId="77777777" w:rsidR="00401CD7" w:rsidRDefault="00401CD7" w:rsidP="00C418FA">
      <w:r>
        <w:separator/>
      </w:r>
    </w:p>
  </w:footnote>
  <w:footnote w:type="continuationSeparator" w:id="0">
    <w:p w14:paraId="28115E96" w14:textId="77777777" w:rsidR="00401CD7" w:rsidRDefault="00401CD7" w:rsidP="00C418FA">
      <w:r>
        <w:continuationSeparator/>
      </w:r>
    </w:p>
  </w:footnote>
  <w:footnote w:type="continuationNotice" w:id="1">
    <w:p w14:paraId="1F83FFA6" w14:textId="77777777" w:rsidR="00401CD7" w:rsidRDefault="00401CD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D79"/>
    <w:multiLevelType w:val="hybridMultilevel"/>
    <w:tmpl w:val="D4C04A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7980"/>
    <w:multiLevelType w:val="hybridMultilevel"/>
    <w:tmpl w:val="01EE5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33244"/>
    <w:multiLevelType w:val="hybridMultilevel"/>
    <w:tmpl w:val="32CE5F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F0C9E"/>
    <w:multiLevelType w:val="hybridMultilevel"/>
    <w:tmpl w:val="832A4FE0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B162B77"/>
    <w:multiLevelType w:val="hybridMultilevel"/>
    <w:tmpl w:val="DEF60AE6"/>
    <w:lvl w:ilvl="0" w:tplc="DB5C0F4A">
      <w:numFmt w:val="bullet"/>
      <w:lvlText w:val="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C3D6318"/>
    <w:multiLevelType w:val="hybridMultilevel"/>
    <w:tmpl w:val="AA762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0C30"/>
    <w:multiLevelType w:val="hybridMultilevel"/>
    <w:tmpl w:val="32E03C86"/>
    <w:lvl w:ilvl="0" w:tplc="CF129540">
      <w:numFmt w:val="bullet"/>
      <w:lvlText w:val="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34C5416"/>
    <w:multiLevelType w:val="hybridMultilevel"/>
    <w:tmpl w:val="468E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6C29AD"/>
    <w:multiLevelType w:val="hybridMultilevel"/>
    <w:tmpl w:val="787821A2"/>
    <w:lvl w:ilvl="0" w:tplc="1ADCEDC8">
      <w:numFmt w:val="bullet"/>
      <w:lvlText w:val=""/>
      <w:lvlJc w:val="left"/>
      <w:pPr>
        <w:ind w:left="927" w:hanging="360"/>
      </w:pPr>
      <w:rPr>
        <w:rFonts w:ascii="Wingdings" w:eastAsiaTheme="minorHAnsi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6E917AD"/>
    <w:multiLevelType w:val="hybridMultilevel"/>
    <w:tmpl w:val="FD589F2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42799100">
    <w:abstractNumId w:val="8"/>
  </w:num>
  <w:num w:numId="2" w16cid:durableId="679507646">
    <w:abstractNumId w:val="4"/>
  </w:num>
  <w:num w:numId="3" w16cid:durableId="1444304847">
    <w:abstractNumId w:val="6"/>
  </w:num>
  <w:num w:numId="4" w16cid:durableId="1193306942">
    <w:abstractNumId w:val="9"/>
  </w:num>
  <w:num w:numId="5" w16cid:durableId="689140290">
    <w:abstractNumId w:val="3"/>
  </w:num>
  <w:num w:numId="6" w16cid:durableId="1606185027">
    <w:abstractNumId w:val="1"/>
  </w:num>
  <w:num w:numId="7" w16cid:durableId="1841696655">
    <w:abstractNumId w:val="0"/>
  </w:num>
  <w:num w:numId="8" w16cid:durableId="1218661608">
    <w:abstractNumId w:val="5"/>
  </w:num>
  <w:num w:numId="9" w16cid:durableId="1558323128">
    <w:abstractNumId w:val="2"/>
  </w:num>
  <w:num w:numId="10" w16cid:durableId="7509341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D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zI2MDM1NDcxM7BU0lEKTi0uzszPAykws6gFAJOguq4tAAAA"/>
  </w:docVars>
  <w:rsids>
    <w:rsidRoot w:val="0007764B"/>
    <w:rsid w:val="000002CD"/>
    <w:rsid w:val="00002249"/>
    <w:rsid w:val="0000612C"/>
    <w:rsid w:val="000066B1"/>
    <w:rsid w:val="00014264"/>
    <w:rsid w:val="00015DA9"/>
    <w:rsid w:val="00020984"/>
    <w:rsid w:val="000222B6"/>
    <w:rsid w:val="00025342"/>
    <w:rsid w:val="00025F84"/>
    <w:rsid w:val="000274DB"/>
    <w:rsid w:val="000317AA"/>
    <w:rsid w:val="00040335"/>
    <w:rsid w:val="000412CB"/>
    <w:rsid w:val="00042F52"/>
    <w:rsid w:val="00044377"/>
    <w:rsid w:val="00044D21"/>
    <w:rsid w:val="00046254"/>
    <w:rsid w:val="00047799"/>
    <w:rsid w:val="00047874"/>
    <w:rsid w:val="000508E6"/>
    <w:rsid w:val="00053138"/>
    <w:rsid w:val="00053825"/>
    <w:rsid w:val="000554DE"/>
    <w:rsid w:val="00056551"/>
    <w:rsid w:val="00056887"/>
    <w:rsid w:val="00056CD3"/>
    <w:rsid w:val="00061162"/>
    <w:rsid w:val="00063129"/>
    <w:rsid w:val="00063D66"/>
    <w:rsid w:val="00064677"/>
    <w:rsid w:val="000653A6"/>
    <w:rsid w:val="00067069"/>
    <w:rsid w:val="00071093"/>
    <w:rsid w:val="00072F28"/>
    <w:rsid w:val="00075A2D"/>
    <w:rsid w:val="0007764B"/>
    <w:rsid w:val="00082E1B"/>
    <w:rsid w:val="00084F7D"/>
    <w:rsid w:val="00085D91"/>
    <w:rsid w:val="00086898"/>
    <w:rsid w:val="0008767A"/>
    <w:rsid w:val="000905C6"/>
    <w:rsid w:val="00091101"/>
    <w:rsid w:val="0009205A"/>
    <w:rsid w:val="00096356"/>
    <w:rsid w:val="00097903"/>
    <w:rsid w:val="000A0875"/>
    <w:rsid w:val="000A0E7F"/>
    <w:rsid w:val="000A10FD"/>
    <w:rsid w:val="000A3A59"/>
    <w:rsid w:val="000A7055"/>
    <w:rsid w:val="000B061B"/>
    <w:rsid w:val="000B32BC"/>
    <w:rsid w:val="000B3E4F"/>
    <w:rsid w:val="000B406D"/>
    <w:rsid w:val="000B49FF"/>
    <w:rsid w:val="000B4D75"/>
    <w:rsid w:val="000B5A18"/>
    <w:rsid w:val="000B60F0"/>
    <w:rsid w:val="000B6513"/>
    <w:rsid w:val="000B7120"/>
    <w:rsid w:val="000C140F"/>
    <w:rsid w:val="000C4148"/>
    <w:rsid w:val="000C7284"/>
    <w:rsid w:val="000D1226"/>
    <w:rsid w:val="000D3F14"/>
    <w:rsid w:val="000E0819"/>
    <w:rsid w:val="000E0B6F"/>
    <w:rsid w:val="000E17A6"/>
    <w:rsid w:val="000E352E"/>
    <w:rsid w:val="000E4967"/>
    <w:rsid w:val="000E68AE"/>
    <w:rsid w:val="000E7D92"/>
    <w:rsid w:val="000F00E6"/>
    <w:rsid w:val="000F35C7"/>
    <w:rsid w:val="000F3BA0"/>
    <w:rsid w:val="000F6084"/>
    <w:rsid w:val="000F6479"/>
    <w:rsid w:val="0010124F"/>
    <w:rsid w:val="00101909"/>
    <w:rsid w:val="001030BB"/>
    <w:rsid w:val="00105D20"/>
    <w:rsid w:val="001068E5"/>
    <w:rsid w:val="00106D31"/>
    <w:rsid w:val="001074FA"/>
    <w:rsid w:val="001100EB"/>
    <w:rsid w:val="00110B75"/>
    <w:rsid w:val="00111AA9"/>
    <w:rsid w:val="00114745"/>
    <w:rsid w:val="00114ED0"/>
    <w:rsid w:val="00117157"/>
    <w:rsid w:val="00117AAE"/>
    <w:rsid w:val="0012123E"/>
    <w:rsid w:val="001223EB"/>
    <w:rsid w:val="00133560"/>
    <w:rsid w:val="001343F6"/>
    <w:rsid w:val="001357A7"/>
    <w:rsid w:val="00136EFE"/>
    <w:rsid w:val="0014064F"/>
    <w:rsid w:val="0014138F"/>
    <w:rsid w:val="00145023"/>
    <w:rsid w:val="00147EB2"/>
    <w:rsid w:val="00147F34"/>
    <w:rsid w:val="00150131"/>
    <w:rsid w:val="001503FE"/>
    <w:rsid w:val="001504F1"/>
    <w:rsid w:val="00150C77"/>
    <w:rsid w:val="00150DA7"/>
    <w:rsid w:val="001515DF"/>
    <w:rsid w:val="001559E7"/>
    <w:rsid w:val="0016431F"/>
    <w:rsid w:val="001644C3"/>
    <w:rsid w:val="00165A96"/>
    <w:rsid w:val="001661D8"/>
    <w:rsid w:val="0016635E"/>
    <w:rsid w:val="001667E1"/>
    <w:rsid w:val="00167B7F"/>
    <w:rsid w:val="00172F22"/>
    <w:rsid w:val="00177119"/>
    <w:rsid w:val="0018089A"/>
    <w:rsid w:val="00180B12"/>
    <w:rsid w:val="00180BB2"/>
    <w:rsid w:val="0018165E"/>
    <w:rsid w:val="0018271C"/>
    <w:rsid w:val="00183C11"/>
    <w:rsid w:val="00184505"/>
    <w:rsid w:val="00184978"/>
    <w:rsid w:val="00185270"/>
    <w:rsid w:val="00185B8D"/>
    <w:rsid w:val="00187FF7"/>
    <w:rsid w:val="001934BA"/>
    <w:rsid w:val="00197096"/>
    <w:rsid w:val="00197707"/>
    <w:rsid w:val="001A0043"/>
    <w:rsid w:val="001A3603"/>
    <w:rsid w:val="001A527D"/>
    <w:rsid w:val="001A60EA"/>
    <w:rsid w:val="001A76D2"/>
    <w:rsid w:val="001B0311"/>
    <w:rsid w:val="001B12AF"/>
    <w:rsid w:val="001B2835"/>
    <w:rsid w:val="001B30C1"/>
    <w:rsid w:val="001B374C"/>
    <w:rsid w:val="001B38E0"/>
    <w:rsid w:val="001B41AD"/>
    <w:rsid w:val="001B4A83"/>
    <w:rsid w:val="001B51C7"/>
    <w:rsid w:val="001B5575"/>
    <w:rsid w:val="001C01E3"/>
    <w:rsid w:val="001C1CDF"/>
    <w:rsid w:val="001C2199"/>
    <w:rsid w:val="001C3FBD"/>
    <w:rsid w:val="001C3FD8"/>
    <w:rsid w:val="001C6813"/>
    <w:rsid w:val="001C6A7C"/>
    <w:rsid w:val="001C6FCB"/>
    <w:rsid w:val="001D5672"/>
    <w:rsid w:val="001D727F"/>
    <w:rsid w:val="001D73D6"/>
    <w:rsid w:val="001D7429"/>
    <w:rsid w:val="001D7860"/>
    <w:rsid w:val="001D79AB"/>
    <w:rsid w:val="001E0BD3"/>
    <w:rsid w:val="001E1652"/>
    <w:rsid w:val="001E5433"/>
    <w:rsid w:val="001E5A2F"/>
    <w:rsid w:val="001E6B99"/>
    <w:rsid w:val="001E6BA3"/>
    <w:rsid w:val="001E6C8C"/>
    <w:rsid w:val="001F11AF"/>
    <w:rsid w:val="001F3119"/>
    <w:rsid w:val="001F4578"/>
    <w:rsid w:val="002012A1"/>
    <w:rsid w:val="0020175D"/>
    <w:rsid w:val="00201D71"/>
    <w:rsid w:val="0020425E"/>
    <w:rsid w:val="00207C01"/>
    <w:rsid w:val="002107CC"/>
    <w:rsid w:val="00212B21"/>
    <w:rsid w:val="002170BF"/>
    <w:rsid w:val="0022057E"/>
    <w:rsid w:val="00222B0D"/>
    <w:rsid w:val="00223B7B"/>
    <w:rsid w:val="00223BE7"/>
    <w:rsid w:val="00223EAF"/>
    <w:rsid w:val="0022489D"/>
    <w:rsid w:val="00227188"/>
    <w:rsid w:val="00227EE2"/>
    <w:rsid w:val="00230544"/>
    <w:rsid w:val="00230CC7"/>
    <w:rsid w:val="00230E14"/>
    <w:rsid w:val="00230FB7"/>
    <w:rsid w:val="00231A14"/>
    <w:rsid w:val="002325B8"/>
    <w:rsid w:val="00234577"/>
    <w:rsid w:val="002346B1"/>
    <w:rsid w:val="00234B2F"/>
    <w:rsid w:val="00235EA3"/>
    <w:rsid w:val="00236590"/>
    <w:rsid w:val="00242834"/>
    <w:rsid w:val="00242A6D"/>
    <w:rsid w:val="00242C4C"/>
    <w:rsid w:val="002449FF"/>
    <w:rsid w:val="002509D5"/>
    <w:rsid w:val="002535F7"/>
    <w:rsid w:val="002536D0"/>
    <w:rsid w:val="00253829"/>
    <w:rsid w:val="00256167"/>
    <w:rsid w:val="002563C9"/>
    <w:rsid w:val="00256CB5"/>
    <w:rsid w:val="002576AA"/>
    <w:rsid w:val="00261DA5"/>
    <w:rsid w:val="002623F9"/>
    <w:rsid w:val="002626FA"/>
    <w:rsid w:val="002627FB"/>
    <w:rsid w:val="00262FF1"/>
    <w:rsid w:val="00264C58"/>
    <w:rsid w:val="002704B4"/>
    <w:rsid w:val="002724B1"/>
    <w:rsid w:val="0027656A"/>
    <w:rsid w:val="00282CCB"/>
    <w:rsid w:val="00283324"/>
    <w:rsid w:val="00284A05"/>
    <w:rsid w:val="00285A41"/>
    <w:rsid w:val="00286B87"/>
    <w:rsid w:val="0028763A"/>
    <w:rsid w:val="00291E9C"/>
    <w:rsid w:val="002953B3"/>
    <w:rsid w:val="0029799B"/>
    <w:rsid w:val="002A039D"/>
    <w:rsid w:val="002A2853"/>
    <w:rsid w:val="002A2F09"/>
    <w:rsid w:val="002A4F5B"/>
    <w:rsid w:val="002A5088"/>
    <w:rsid w:val="002A6332"/>
    <w:rsid w:val="002A70EE"/>
    <w:rsid w:val="002A732D"/>
    <w:rsid w:val="002B2330"/>
    <w:rsid w:val="002B5CDF"/>
    <w:rsid w:val="002B71C3"/>
    <w:rsid w:val="002C6435"/>
    <w:rsid w:val="002C6916"/>
    <w:rsid w:val="002C728B"/>
    <w:rsid w:val="002D1416"/>
    <w:rsid w:val="002D2109"/>
    <w:rsid w:val="002D297C"/>
    <w:rsid w:val="002D2DDF"/>
    <w:rsid w:val="002D393D"/>
    <w:rsid w:val="002D3A56"/>
    <w:rsid w:val="002D4C83"/>
    <w:rsid w:val="002D5A5D"/>
    <w:rsid w:val="002E02C8"/>
    <w:rsid w:val="002E15A0"/>
    <w:rsid w:val="002E22A4"/>
    <w:rsid w:val="002E257D"/>
    <w:rsid w:val="002E655B"/>
    <w:rsid w:val="002E6A45"/>
    <w:rsid w:val="002E7713"/>
    <w:rsid w:val="002E776D"/>
    <w:rsid w:val="002E7DD6"/>
    <w:rsid w:val="002F0052"/>
    <w:rsid w:val="002F1677"/>
    <w:rsid w:val="002F1C57"/>
    <w:rsid w:val="002F31D9"/>
    <w:rsid w:val="002F4777"/>
    <w:rsid w:val="00300961"/>
    <w:rsid w:val="00304024"/>
    <w:rsid w:val="00307270"/>
    <w:rsid w:val="00307D6F"/>
    <w:rsid w:val="00312734"/>
    <w:rsid w:val="00314D44"/>
    <w:rsid w:val="00314F43"/>
    <w:rsid w:val="00315364"/>
    <w:rsid w:val="00315D66"/>
    <w:rsid w:val="00316FE4"/>
    <w:rsid w:val="00320D01"/>
    <w:rsid w:val="00321FDA"/>
    <w:rsid w:val="00323223"/>
    <w:rsid w:val="003267F0"/>
    <w:rsid w:val="0032747D"/>
    <w:rsid w:val="003301C7"/>
    <w:rsid w:val="0033051B"/>
    <w:rsid w:val="0033096F"/>
    <w:rsid w:val="003317F6"/>
    <w:rsid w:val="00331F8B"/>
    <w:rsid w:val="00333450"/>
    <w:rsid w:val="00334165"/>
    <w:rsid w:val="0033545F"/>
    <w:rsid w:val="003359D0"/>
    <w:rsid w:val="00335F14"/>
    <w:rsid w:val="00336902"/>
    <w:rsid w:val="00337F88"/>
    <w:rsid w:val="00341392"/>
    <w:rsid w:val="00341FB6"/>
    <w:rsid w:val="00343364"/>
    <w:rsid w:val="00344EB8"/>
    <w:rsid w:val="00347133"/>
    <w:rsid w:val="00350A32"/>
    <w:rsid w:val="003518E4"/>
    <w:rsid w:val="00351FB1"/>
    <w:rsid w:val="00353D01"/>
    <w:rsid w:val="00355018"/>
    <w:rsid w:val="00356650"/>
    <w:rsid w:val="0035698E"/>
    <w:rsid w:val="00357318"/>
    <w:rsid w:val="0036249F"/>
    <w:rsid w:val="00367D3E"/>
    <w:rsid w:val="00367D62"/>
    <w:rsid w:val="003705A1"/>
    <w:rsid w:val="00372D23"/>
    <w:rsid w:val="003743E5"/>
    <w:rsid w:val="00374708"/>
    <w:rsid w:val="00382CFF"/>
    <w:rsid w:val="00383CE3"/>
    <w:rsid w:val="003845D6"/>
    <w:rsid w:val="003850CF"/>
    <w:rsid w:val="00385CEA"/>
    <w:rsid w:val="00387964"/>
    <w:rsid w:val="00390BA6"/>
    <w:rsid w:val="00392571"/>
    <w:rsid w:val="00392C4F"/>
    <w:rsid w:val="00397537"/>
    <w:rsid w:val="003A06D6"/>
    <w:rsid w:val="003A2032"/>
    <w:rsid w:val="003A2285"/>
    <w:rsid w:val="003A40EB"/>
    <w:rsid w:val="003A4CFC"/>
    <w:rsid w:val="003A6C57"/>
    <w:rsid w:val="003A71C2"/>
    <w:rsid w:val="003B26A7"/>
    <w:rsid w:val="003B2E3E"/>
    <w:rsid w:val="003B3065"/>
    <w:rsid w:val="003B462A"/>
    <w:rsid w:val="003B4AFB"/>
    <w:rsid w:val="003B5327"/>
    <w:rsid w:val="003B698C"/>
    <w:rsid w:val="003C31A0"/>
    <w:rsid w:val="003C3D8F"/>
    <w:rsid w:val="003D1036"/>
    <w:rsid w:val="003D1953"/>
    <w:rsid w:val="003D53E1"/>
    <w:rsid w:val="003D5457"/>
    <w:rsid w:val="003E2093"/>
    <w:rsid w:val="003E2334"/>
    <w:rsid w:val="003E2911"/>
    <w:rsid w:val="003E3206"/>
    <w:rsid w:val="003E56EA"/>
    <w:rsid w:val="003E6476"/>
    <w:rsid w:val="003E7943"/>
    <w:rsid w:val="003F079D"/>
    <w:rsid w:val="003F201F"/>
    <w:rsid w:val="003F791A"/>
    <w:rsid w:val="00401CD7"/>
    <w:rsid w:val="00402E09"/>
    <w:rsid w:val="00403011"/>
    <w:rsid w:val="00403453"/>
    <w:rsid w:val="004038EE"/>
    <w:rsid w:val="00404064"/>
    <w:rsid w:val="0040463B"/>
    <w:rsid w:val="00407A6F"/>
    <w:rsid w:val="0041156D"/>
    <w:rsid w:val="004137E2"/>
    <w:rsid w:val="00413C8B"/>
    <w:rsid w:val="0041424C"/>
    <w:rsid w:val="00414E67"/>
    <w:rsid w:val="00414F1D"/>
    <w:rsid w:val="004159E0"/>
    <w:rsid w:val="00415C4D"/>
    <w:rsid w:val="00416C06"/>
    <w:rsid w:val="004173D7"/>
    <w:rsid w:val="00420CC2"/>
    <w:rsid w:val="00421D3B"/>
    <w:rsid w:val="004261CD"/>
    <w:rsid w:val="00426307"/>
    <w:rsid w:val="00426A91"/>
    <w:rsid w:val="00426CE5"/>
    <w:rsid w:val="0043139E"/>
    <w:rsid w:val="0043271F"/>
    <w:rsid w:val="00432857"/>
    <w:rsid w:val="00434749"/>
    <w:rsid w:val="00437EE2"/>
    <w:rsid w:val="00440E5C"/>
    <w:rsid w:val="00440E76"/>
    <w:rsid w:val="004415D3"/>
    <w:rsid w:val="00441635"/>
    <w:rsid w:val="00443070"/>
    <w:rsid w:val="00446C9D"/>
    <w:rsid w:val="00447397"/>
    <w:rsid w:val="00450988"/>
    <w:rsid w:val="00452640"/>
    <w:rsid w:val="004542AF"/>
    <w:rsid w:val="00455754"/>
    <w:rsid w:val="004603CB"/>
    <w:rsid w:val="00460BFF"/>
    <w:rsid w:val="0046194D"/>
    <w:rsid w:val="004639C3"/>
    <w:rsid w:val="0046505D"/>
    <w:rsid w:val="00465B10"/>
    <w:rsid w:val="004700A7"/>
    <w:rsid w:val="0047080D"/>
    <w:rsid w:val="00470861"/>
    <w:rsid w:val="00471FA3"/>
    <w:rsid w:val="004721A8"/>
    <w:rsid w:val="004740A6"/>
    <w:rsid w:val="00474E63"/>
    <w:rsid w:val="0047612E"/>
    <w:rsid w:val="00476A9D"/>
    <w:rsid w:val="00480A56"/>
    <w:rsid w:val="00480FB4"/>
    <w:rsid w:val="00481B04"/>
    <w:rsid w:val="004829D7"/>
    <w:rsid w:val="00484317"/>
    <w:rsid w:val="0048481E"/>
    <w:rsid w:val="0048528A"/>
    <w:rsid w:val="0048682A"/>
    <w:rsid w:val="00490D93"/>
    <w:rsid w:val="0049134F"/>
    <w:rsid w:val="0049218E"/>
    <w:rsid w:val="004945E9"/>
    <w:rsid w:val="00497788"/>
    <w:rsid w:val="00497BC9"/>
    <w:rsid w:val="004A2113"/>
    <w:rsid w:val="004A41B7"/>
    <w:rsid w:val="004A47EB"/>
    <w:rsid w:val="004A4A57"/>
    <w:rsid w:val="004A5EFE"/>
    <w:rsid w:val="004A6898"/>
    <w:rsid w:val="004B2210"/>
    <w:rsid w:val="004B3BFB"/>
    <w:rsid w:val="004B3F70"/>
    <w:rsid w:val="004B5645"/>
    <w:rsid w:val="004B5745"/>
    <w:rsid w:val="004B674A"/>
    <w:rsid w:val="004C0431"/>
    <w:rsid w:val="004C0EE2"/>
    <w:rsid w:val="004C117E"/>
    <w:rsid w:val="004C2D05"/>
    <w:rsid w:val="004C394A"/>
    <w:rsid w:val="004C4472"/>
    <w:rsid w:val="004C44A4"/>
    <w:rsid w:val="004C505D"/>
    <w:rsid w:val="004C5E16"/>
    <w:rsid w:val="004C6FB1"/>
    <w:rsid w:val="004C78F3"/>
    <w:rsid w:val="004C7B15"/>
    <w:rsid w:val="004D0B0A"/>
    <w:rsid w:val="004D10D3"/>
    <w:rsid w:val="004D11B4"/>
    <w:rsid w:val="004D194A"/>
    <w:rsid w:val="004D2DF6"/>
    <w:rsid w:val="004D3153"/>
    <w:rsid w:val="004D6421"/>
    <w:rsid w:val="004D784C"/>
    <w:rsid w:val="004E07B2"/>
    <w:rsid w:val="004E11EB"/>
    <w:rsid w:val="004E1630"/>
    <w:rsid w:val="004E2371"/>
    <w:rsid w:val="004E2A8A"/>
    <w:rsid w:val="004E3AA2"/>
    <w:rsid w:val="004E3C82"/>
    <w:rsid w:val="004E4C9F"/>
    <w:rsid w:val="004E5EEA"/>
    <w:rsid w:val="004E6EE6"/>
    <w:rsid w:val="004F08CB"/>
    <w:rsid w:val="004F24D0"/>
    <w:rsid w:val="004F41D6"/>
    <w:rsid w:val="004F5541"/>
    <w:rsid w:val="004F5CA5"/>
    <w:rsid w:val="004F615A"/>
    <w:rsid w:val="004F7420"/>
    <w:rsid w:val="004F76CA"/>
    <w:rsid w:val="005016B0"/>
    <w:rsid w:val="00501869"/>
    <w:rsid w:val="00502641"/>
    <w:rsid w:val="005038BF"/>
    <w:rsid w:val="00504493"/>
    <w:rsid w:val="00506873"/>
    <w:rsid w:val="00511095"/>
    <w:rsid w:val="00511473"/>
    <w:rsid w:val="00512338"/>
    <w:rsid w:val="00512A4E"/>
    <w:rsid w:val="00513BD5"/>
    <w:rsid w:val="005148CC"/>
    <w:rsid w:val="0051643F"/>
    <w:rsid w:val="00516876"/>
    <w:rsid w:val="00522AB2"/>
    <w:rsid w:val="00522E80"/>
    <w:rsid w:val="005230B4"/>
    <w:rsid w:val="00527630"/>
    <w:rsid w:val="00527F1E"/>
    <w:rsid w:val="0053081B"/>
    <w:rsid w:val="00532DE0"/>
    <w:rsid w:val="00533EE8"/>
    <w:rsid w:val="00540628"/>
    <w:rsid w:val="00541305"/>
    <w:rsid w:val="00541680"/>
    <w:rsid w:val="00542F29"/>
    <w:rsid w:val="0054344B"/>
    <w:rsid w:val="005444E4"/>
    <w:rsid w:val="00545395"/>
    <w:rsid w:val="00546441"/>
    <w:rsid w:val="00546587"/>
    <w:rsid w:val="00546DE1"/>
    <w:rsid w:val="005502E0"/>
    <w:rsid w:val="00550841"/>
    <w:rsid w:val="00552E4A"/>
    <w:rsid w:val="00554C35"/>
    <w:rsid w:val="005552C8"/>
    <w:rsid w:val="00556915"/>
    <w:rsid w:val="00556D08"/>
    <w:rsid w:val="00556DDD"/>
    <w:rsid w:val="00557757"/>
    <w:rsid w:val="0056080A"/>
    <w:rsid w:val="00561096"/>
    <w:rsid w:val="00561C9F"/>
    <w:rsid w:val="00565108"/>
    <w:rsid w:val="00565B20"/>
    <w:rsid w:val="00565BB4"/>
    <w:rsid w:val="00565E53"/>
    <w:rsid w:val="0056686B"/>
    <w:rsid w:val="00566A6B"/>
    <w:rsid w:val="005704EC"/>
    <w:rsid w:val="00570A4F"/>
    <w:rsid w:val="005712B1"/>
    <w:rsid w:val="00571E84"/>
    <w:rsid w:val="0057312E"/>
    <w:rsid w:val="00577648"/>
    <w:rsid w:val="005805A4"/>
    <w:rsid w:val="005805DE"/>
    <w:rsid w:val="00580B67"/>
    <w:rsid w:val="005831CC"/>
    <w:rsid w:val="00585EE2"/>
    <w:rsid w:val="00590604"/>
    <w:rsid w:val="005909CC"/>
    <w:rsid w:val="00594758"/>
    <w:rsid w:val="00595B5A"/>
    <w:rsid w:val="00597C86"/>
    <w:rsid w:val="005A1840"/>
    <w:rsid w:val="005A2429"/>
    <w:rsid w:val="005A3F4A"/>
    <w:rsid w:val="005A5289"/>
    <w:rsid w:val="005B0C92"/>
    <w:rsid w:val="005B14A9"/>
    <w:rsid w:val="005B4739"/>
    <w:rsid w:val="005B7774"/>
    <w:rsid w:val="005C0270"/>
    <w:rsid w:val="005C33A5"/>
    <w:rsid w:val="005C6028"/>
    <w:rsid w:val="005C6273"/>
    <w:rsid w:val="005C6E25"/>
    <w:rsid w:val="005D096F"/>
    <w:rsid w:val="005D0EA3"/>
    <w:rsid w:val="005D3368"/>
    <w:rsid w:val="005D45D6"/>
    <w:rsid w:val="005D4A77"/>
    <w:rsid w:val="005D5E69"/>
    <w:rsid w:val="005E58CD"/>
    <w:rsid w:val="005E70DC"/>
    <w:rsid w:val="005F1457"/>
    <w:rsid w:val="005F42D5"/>
    <w:rsid w:val="005F5775"/>
    <w:rsid w:val="005F5CC1"/>
    <w:rsid w:val="00605568"/>
    <w:rsid w:val="00610D4F"/>
    <w:rsid w:val="006111AA"/>
    <w:rsid w:val="00612C90"/>
    <w:rsid w:val="00614A47"/>
    <w:rsid w:val="00615114"/>
    <w:rsid w:val="00620B9E"/>
    <w:rsid w:val="00620EEE"/>
    <w:rsid w:val="006233A0"/>
    <w:rsid w:val="00625620"/>
    <w:rsid w:val="006257E6"/>
    <w:rsid w:val="00625B6D"/>
    <w:rsid w:val="0063399E"/>
    <w:rsid w:val="0063406D"/>
    <w:rsid w:val="0063491A"/>
    <w:rsid w:val="006349A5"/>
    <w:rsid w:val="00637F41"/>
    <w:rsid w:val="00641203"/>
    <w:rsid w:val="00641642"/>
    <w:rsid w:val="00642415"/>
    <w:rsid w:val="0064258A"/>
    <w:rsid w:val="00642C1B"/>
    <w:rsid w:val="00643323"/>
    <w:rsid w:val="00644164"/>
    <w:rsid w:val="006464F7"/>
    <w:rsid w:val="00651AF7"/>
    <w:rsid w:val="006525C0"/>
    <w:rsid w:val="006525E7"/>
    <w:rsid w:val="006527CD"/>
    <w:rsid w:val="006554EA"/>
    <w:rsid w:val="0065635E"/>
    <w:rsid w:val="006579CF"/>
    <w:rsid w:val="00657B31"/>
    <w:rsid w:val="006642BB"/>
    <w:rsid w:val="0066550E"/>
    <w:rsid w:val="006660B6"/>
    <w:rsid w:val="006719C2"/>
    <w:rsid w:val="00672829"/>
    <w:rsid w:val="0067355C"/>
    <w:rsid w:val="00673B01"/>
    <w:rsid w:val="00674955"/>
    <w:rsid w:val="00676107"/>
    <w:rsid w:val="006772D3"/>
    <w:rsid w:val="00677AA4"/>
    <w:rsid w:val="00680AE6"/>
    <w:rsid w:val="00680D86"/>
    <w:rsid w:val="00680FA7"/>
    <w:rsid w:val="006817B6"/>
    <w:rsid w:val="00684EA6"/>
    <w:rsid w:val="006866C2"/>
    <w:rsid w:val="006903B4"/>
    <w:rsid w:val="00690DE0"/>
    <w:rsid w:val="00691F5B"/>
    <w:rsid w:val="00692078"/>
    <w:rsid w:val="00692B55"/>
    <w:rsid w:val="00693487"/>
    <w:rsid w:val="00695775"/>
    <w:rsid w:val="00697F9A"/>
    <w:rsid w:val="006A1742"/>
    <w:rsid w:val="006A1AA9"/>
    <w:rsid w:val="006A22ED"/>
    <w:rsid w:val="006A2485"/>
    <w:rsid w:val="006A29C4"/>
    <w:rsid w:val="006A381C"/>
    <w:rsid w:val="006A40E4"/>
    <w:rsid w:val="006A4A0F"/>
    <w:rsid w:val="006A59E4"/>
    <w:rsid w:val="006A6225"/>
    <w:rsid w:val="006A7730"/>
    <w:rsid w:val="006B1FCE"/>
    <w:rsid w:val="006B2E91"/>
    <w:rsid w:val="006B71E1"/>
    <w:rsid w:val="006B7321"/>
    <w:rsid w:val="006B76B8"/>
    <w:rsid w:val="006C1719"/>
    <w:rsid w:val="006C3372"/>
    <w:rsid w:val="006C3B41"/>
    <w:rsid w:val="006C4C44"/>
    <w:rsid w:val="006D325C"/>
    <w:rsid w:val="006D4B5B"/>
    <w:rsid w:val="006D5C66"/>
    <w:rsid w:val="006D6A50"/>
    <w:rsid w:val="006E4362"/>
    <w:rsid w:val="006E45BE"/>
    <w:rsid w:val="006E5A87"/>
    <w:rsid w:val="006E6020"/>
    <w:rsid w:val="006E6376"/>
    <w:rsid w:val="006E642B"/>
    <w:rsid w:val="006E6BC2"/>
    <w:rsid w:val="006F0280"/>
    <w:rsid w:val="006F2557"/>
    <w:rsid w:val="006F4A70"/>
    <w:rsid w:val="006F4A85"/>
    <w:rsid w:val="006F5106"/>
    <w:rsid w:val="006F5522"/>
    <w:rsid w:val="006F67A1"/>
    <w:rsid w:val="007000FD"/>
    <w:rsid w:val="00701795"/>
    <w:rsid w:val="0070404F"/>
    <w:rsid w:val="00706D24"/>
    <w:rsid w:val="00712A1B"/>
    <w:rsid w:val="007132AA"/>
    <w:rsid w:val="00715E1F"/>
    <w:rsid w:val="007166A6"/>
    <w:rsid w:val="0072096B"/>
    <w:rsid w:val="00722302"/>
    <w:rsid w:val="00722572"/>
    <w:rsid w:val="00724820"/>
    <w:rsid w:val="007249DC"/>
    <w:rsid w:val="00725943"/>
    <w:rsid w:val="007263B1"/>
    <w:rsid w:val="00731090"/>
    <w:rsid w:val="00732D0D"/>
    <w:rsid w:val="007332ED"/>
    <w:rsid w:val="0073379E"/>
    <w:rsid w:val="00735E48"/>
    <w:rsid w:val="00737872"/>
    <w:rsid w:val="00740A3E"/>
    <w:rsid w:val="0074134D"/>
    <w:rsid w:val="00741FB5"/>
    <w:rsid w:val="007425F8"/>
    <w:rsid w:val="00743DE0"/>
    <w:rsid w:val="0074433A"/>
    <w:rsid w:val="007446F7"/>
    <w:rsid w:val="00746023"/>
    <w:rsid w:val="00746354"/>
    <w:rsid w:val="00746B6B"/>
    <w:rsid w:val="00747095"/>
    <w:rsid w:val="00750BC2"/>
    <w:rsid w:val="007518AC"/>
    <w:rsid w:val="00751E5F"/>
    <w:rsid w:val="00752F02"/>
    <w:rsid w:val="0075483A"/>
    <w:rsid w:val="0075596B"/>
    <w:rsid w:val="00760E2C"/>
    <w:rsid w:val="00762D77"/>
    <w:rsid w:val="00763C6B"/>
    <w:rsid w:val="00763E03"/>
    <w:rsid w:val="007673BC"/>
    <w:rsid w:val="00767494"/>
    <w:rsid w:val="00770A0C"/>
    <w:rsid w:val="00773849"/>
    <w:rsid w:val="00773D19"/>
    <w:rsid w:val="007751B4"/>
    <w:rsid w:val="00775E62"/>
    <w:rsid w:val="00777706"/>
    <w:rsid w:val="00780749"/>
    <w:rsid w:val="00782876"/>
    <w:rsid w:val="0078497C"/>
    <w:rsid w:val="007861C4"/>
    <w:rsid w:val="0079187A"/>
    <w:rsid w:val="00791952"/>
    <w:rsid w:val="00792713"/>
    <w:rsid w:val="0079436B"/>
    <w:rsid w:val="00794A77"/>
    <w:rsid w:val="00796406"/>
    <w:rsid w:val="00797C16"/>
    <w:rsid w:val="007A3125"/>
    <w:rsid w:val="007A327F"/>
    <w:rsid w:val="007A593F"/>
    <w:rsid w:val="007A5CB3"/>
    <w:rsid w:val="007A6D9D"/>
    <w:rsid w:val="007B04D8"/>
    <w:rsid w:val="007B0EC9"/>
    <w:rsid w:val="007B3A9C"/>
    <w:rsid w:val="007B5445"/>
    <w:rsid w:val="007B6E92"/>
    <w:rsid w:val="007B78EF"/>
    <w:rsid w:val="007C458D"/>
    <w:rsid w:val="007C5643"/>
    <w:rsid w:val="007D06BF"/>
    <w:rsid w:val="007D08FF"/>
    <w:rsid w:val="007D4CE7"/>
    <w:rsid w:val="007D6576"/>
    <w:rsid w:val="007D6BAC"/>
    <w:rsid w:val="007D6FE6"/>
    <w:rsid w:val="007D7654"/>
    <w:rsid w:val="007E00E4"/>
    <w:rsid w:val="007E176A"/>
    <w:rsid w:val="007E1DEC"/>
    <w:rsid w:val="007E2628"/>
    <w:rsid w:val="007E46F7"/>
    <w:rsid w:val="007E5523"/>
    <w:rsid w:val="007E5C6F"/>
    <w:rsid w:val="007F0229"/>
    <w:rsid w:val="007F0D1E"/>
    <w:rsid w:val="007F23D3"/>
    <w:rsid w:val="007F3263"/>
    <w:rsid w:val="007F3746"/>
    <w:rsid w:val="007F64E9"/>
    <w:rsid w:val="00800E8A"/>
    <w:rsid w:val="008022DC"/>
    <w:rsid w:val="00804A2A"/>
    <w:rsid w:val="008074F4"/>
    <w:rsid w:val="0080775B"/>
    <w:rsid w:val="00810A4D"/>
    <w:rsid w:val="00811780"/>
    <w:rsid w:val="00812367"/>
    <w:rsid w:val="00812AA3"/>
    <w:rsid w:val="00815D9E"/>
    <w:rsid w:val="00816CCF"/>
    <w:rsid w:val="008176F0"/>
    <w:rsid w:val="00822421"/>
    <w:rsid w:val="00823F06"/>
    <w:rsid w:val="00825738"/>
    <w:rsid w:val="00830B80"/>
    <w:rsid w:val="00832E38"/>
    <w:rsid w:val="00833600"/>
    <w:rsid w:val="0083398F"/>
    <w:rsid w:val="00833C57"/>
    <w:rsid w:val="00834641"/>
    <w:rsid w:val="008355EB"/>
    <w:rsid w:val="008357F8"/>
    <w:rsid w:val="008358F8"/>
    <w:rsid w:val="00835935"/>
    <w:rsid w:val="00841616"/>
    <w:rsid w:val="0084161C"/>
    <w:rsid w:val="00852B83"/>
    <w:rsid w:val="00856D88"/>
    <w:rsid w:val="008572D4"/>
    <w:rsid w:val="00860576"/>
    <w:rsid w:val="00866AC8"/>
    <w:rsid w:val="008701A0"/>
    <w:rsid w:val="00871C8B"/>
    <w:rsid w:val="00875370"/>
    <w:rsid w:val="0088245A"/>
    <w:rsid w:val="008831BB"/>
    <w:rsid w:val="00884AD4"/>
    <w:rsid w:val="00885986"/>
    <w:rsid w:val="00885B4A"/>
    <w:rsid w:val="008A3728"/>
    <w:rsid w:val="008A6100"/>
    <w:rsid w:val="008A6BA6"/>
    <w:rsid w:val="008A6CEA"/>
    <w:rsid w:val="008B09D4"/>
    <w:rsid w:val="008B17A0"/>
    <w:rsid w:val="008B21FE"/>
    <w:rsid w:val="008B32C6"/>
    <w:rsid w:val="008B636E"/>
    <w:rsid w:val="008C161E"/>
    <w:rsid w:val="008C1FB2"/>
    <w:rsid w:val="008C4A66"/>
    <w:rsid w:val="008C4B6F"/>
    <w:rsid w:val="008C50F6"/>
    <w:rsid w:val="008D14AB"/>
    <w:rsid w:val="008D1C9D"/>
    <w:rsid w:val="008D32A0"/>
    <w:rsid w:val="008D3903"/>
    <w:rsid w:val="008D557D"/>
    <w:rsid w:val="008D638D"/>
    <w:rsid w:val="008E10E7"/>
    <w:rsid w:val="008E1C6C"/>
    <w:rsid w:val="008E3ED5"/>
    <w:rsid w:val="008E45F5"/>
    <w:rsid w:val="008E54A7"/>
    <w:rsid w:val="008E7FBF"/>
    <w:rsid w:val="008F2463"/>
    <w:rsid w:val="008F61A4"/>
    <w:rsid w:val="008F645F"/>
    <w:rsid w:val="008F7C04"/>
    <w:rsid w:val="009013BB"/>
    <w:rsid w:val="0090166D"/>
    <w:rsid w:val="009046BA"/>
    <w:rsid w:val="00904A25"/>
    <w:rsid w:val="00904E62"/>
    <w:rsid w:val="009052E0"/>
    <w:rsid w:val="0090676A"/>
    <w:rsid w:val="0091245D"/>
    <w:rsid w:val="0091322B"/>
    <w:rsid w:val="00913A36"/>
    <w:rsid w:val="009155C2"/>
    <w:rsid w:val="009155EE"/>
    <w:rsid w:val="009156CB"/>
    <w:rsid w:val="0091777D"/>
    <w:rsid w:val="0092200C"/>
    <w:rsid w:val="009244DD"/>
    <w:rsid w:val="009246DF"/>
    <w:rsid w:val="00924C00"/>
    <w:rsid w:val="009250FF"/>
    <w:rsid w:val="00925E29"/>
    <w:rsid w:val="00926692"/>
    <w:rsid w:val="009271D3"/>
    <w:rsid w:val="00931E2A"/>
    <w:rsid w:val="00933851"/>
    <w:rsid w:val="009345ED"/>
    <w:rsid w:val="00935606"/>
    <w:rsid w:val="00940D64"/>
    <w:rsid w:val="00941D98"/>
    <w:rsid w:val="00943190"/>
    <w:rsid w:val="00943B21"/>
    <w:rsid w:val="00946F72"/>
    <w:rsid w:val="00950B0F"/>
    <w:rsid w:val="00950E37"/>
    <w:rsid w:val="00951E7C"/>
    <w:rsid w:val="00951F4D"/>
    <w:rsid w:val="00952BBD"/>
    <w:rsid w:val="0095315C"/>
    <w:rsid w:val="00955997"/>
    <w:rsid w:val="00955DED"/>
    <w:rsid w:val="00956794"/>
    <w:rsid w:val="00960AE1"/>
    <w:rsid w:val="009625D7"/>
    <w:rsid w:val="00962EAC"/>
    <w:rsid w:val="0096357E"/>
    <w:rsid w:val="00963957"/>
    <w:rsid w:val="00966C4F"/>
    <w:rsid w:val="00972374"/>
    <w:rsid w:val="009728E2"/>
    <w:rsid w:val="00972D3E"/>
    <w:rsid w:val="00973024"/>
    <w:rsid w:val="009750D6"/>
    <w:rsid w:val="00976CFA"/>
    <w:rsid w:val="00976F09"/>
    <w:rsid w:val="00977FF3"/>
    <w:rsid w:val="00980254"/>
    <w:rsid w:val="00980C27"/>
    <w:rsid w:val="009820DB"/>
    <w:rsid w:val="0098761A"/>
    <w:rsid w:val="00990343"/>
    <w:rsid w:val="009913F4"/>
    <w:rsid w:val="0099272E"/>
    <w:rsid w:val="00992A1F"/>
    <w:rsid w:val="00992C9F"/>
    <w:rsid w:val="009943E7"/>
    <w:rsid w:val="009965CB"/>
    <w:rsid w:val="00996955"/>
    <w:rsid w:val="009A0E38"/>
    <w:rsid w:val="009A36AB"/>
    <w:rsid w:val="009A3B03"/>
    <w:rsid w:val="009A5521"/>
    <w:rsid w:val="009A552E"/>
    <w:rsid w:val="009A7D5C"/>
    <w:rsid w:val="009B2352"/>
    <w:rsid w:val="009B2A52"/>
    <w:rsid w:val="009B42AC"/>
    <w:rsid w:val="009B52A1"/>
    <w:rsid w:val="009B6910"/>
    <w:rsid w:val="009C024F"/>
    <w:rsid w:val="009C06DF"/>
    <w:rsid w:val="009C1558"/>
    <w:rsid w:val="009C18FE"/>
    <w:rsid w:val="009C1EB8"/>
    <w:rsid w:val="009D02E1"/>
    <w:rsid w:val="009D105A"/>
    <w:rsid w:val="009D1418"/>
    <w:rsid w:val="009D1989"/>
    <w:rsid w:val="009D224B"/>
    <w:rsid w:val="009D5B9D"/>
    <w:rsid w:val="009D6907"/>
    <w:rsid w:val="009D6B51"/>
    <w:rsid w:val="009E0DD3"/>
    <w:rsid w:val="009E1A4C"/>
    <w:rsid w:val="009E36DE"/>
    <w:rsid w:val="009F1B07"/>
    <w:rsid w:val="009F1FB3"/>
    <w:rsid w:val="009F26E5"/>
    <w:rsid w:val="009F3170"/>
    <w:rsid w:val="009F428A"/>
    <w:rsid w:val="009F441E"/>
    <w:rsid w:val="009F5AB4"/>
    <w:rsid w:val="00A00384"/>
    <w:rsid w:val="00A00DA4"/>
    <w:rsid w:val="00A026CA"/>
    <w:rsid w:val="00A04F00"/>
    <w:rsid w:val="00A074C6"/>
    <w:rsid w:val="00A076AD"/>
    <w:rsid w:val="00A11FF2"/>
    <w:rsid w:val="00A13C73"/>
    <w:rsid w:val="00A142F6"/>
    <w:rsid w:val="00A16A1A"/>
    <w:rsid w:val="00A21947"/>
    <w:rsid w:val="00A24539"/>
    <w:rsid w:val="00A2553C"/>
    <w:rsid w:val="00A303D6"/>
    <w:rsid w:val="00A309CC"/>
    <w:rsid w:val="00A4209C"/>
    <w:rsid w:val="00A43835"/>
    <w:rsid w:val="00A4470A"/>
    <w:rsid w:val="00A476CF"/>
    <w:rsid w:val="00A53C9C"/>
    <w:rsid w:val="00A5441E"/>
    <w:rsid w:val="00A60F25"/>
    <w:rsid w:val="00A62453"/>
    <w:rsid w:val="00A64ABB"/>
    <w:rsid w:val="00A6526D"/>
    <w:rsid w:val="00A677CB"/>
    <w:rsid w:val="00A703EA"/>
    <w:rsid w:val="00A76A72"/>
    <w:rsid w:val="00A77965"/>
    <w:rsid w:val="00A80C78"/>
    <w:rsid w:val="00A82430"/>
    <w:rsid w:val="00A84633"/>
    <w:rsid w:val="00A84A28"/>
    <w:rsid w:val="00A84F81"/>
    <w:rsid w:val="00A87A72"/>
    <w:rsid w:val="00A918D4"/>
    <w:rsid w:val="00A9405B"/>
    <w:rsid w:val="00A95664"/>
    <w:rsid w:val="00A9614A"/>
    <w:rsid w:val="00A974E8"/>
    <w:rsid w:val="00AA0F3B"/>
    <w:rsid w:val="00AA1379"/>
    <w:rsid w:val="00AA3661"/>
    <w:rsid w:val="00AA4B8C"/>
    <w:rsid w:val="00AA5372"/>
    <w:rsid w:val="00AA669E"/>
    <w:rsid w:val="00AA6977"/>
    <w:rsid w:val="00AA757D"/>
    <w:rsid w:val="00AB0C90"/>
    <w:rsid w:val="00AB4F81"/>
    <w:rsid w:val="00AB5545"/>
    <w:rsid w:val="00AB746D"/>
    <w:rsid w:val="00AB7687"/>
    <w:rsid w:val="00AC0173"/>
    <w:rsid w:val="00AC0683"/>
    <w:rsid w:val="00AC1E24"/>
    <w:rsid w:val="00AC2443"/>
    <w:rsid w:val="00AC38AD"/>
    <w:rsid w:val="00AC38D0"/>
    <w:rsid w:val="00AC61FF"/>
    <w:rsid w:val="00AC6B16"/>
    <w:rsid w:val="00AD03EB"/>
    <w:rsid w:val="00AD079B"/>
    <w:rsid w:val="00AD3222"/>
    <w:rsid w:val="00AD38E8"/>
    <w:rsid w:val="00AD57E4"/>
    <w:rsid w:val="00AE459B"/>
    <w:rsid w:val="00AE50F6"/>
    <w:rsid w:val="00AE5F2E"/>
    <w:rsid w:val="00AE7DAE"/>
    <w:rsid w:val="00AF0F5E"/>
    <w:rsid w:val="00AF4772"/>
    <w:rsid w:val="00AF4A5C"/>
    <w:rsid w:val="00AF7195"/>
    <w:rsid w:val="00B014BC"/>
    <w:rsid w:val="00B01CF3"/>
    <w:rsid w:val="00B020AC"/>
    <w:rsid w:val="00B0235B"/>
    <w:rsid w:val="00B02408"/>
    <w:rsid w:val="00B053C6"/>
    <w:rsid w:val="00B05FC5"/>
    <w:rsid w:val="00B06EEE"/>
    <w:rsid w:val="00B11EEE"/>
    <w:rsid w:val="00B149F4"/>
    <w:rsid w:val="00B161F9"/>
    <w:rsid w:val="00B17AAE"/>
    <w:rsid w:val="00B22CD7"/>
    <w:rsid w:val="00B25D07"/>
    <w:rsid w:val="00B2649C"/>
    <w:rsid w:val="00B272F7"/>
    <w:rsid w:val="00B329C7"/>
    <w:rsid w:val="00B342A5"/>
    <w:rsid w:val="00B40938"/>
    <w:rsid w:val="00B409F5"/>
    <w:rsid w:val="00B41255"/>
    <w:rsid w:val="00B41CF8"/>
    <w:rsid w:val="00B42349"/>
    <w:rsid w:val="00B4377E"/>
    <w:rsid w:val="00B43EF9"/>
    <w:rsid w:val="00B44691"/>
    <w:rsid w:val="00B4520E"/>
    <w:rsid w:val="00B4558E"/>
    <w:rsid w:val="00B4730E"/>
    <w:rsid w:val="00B47322"/>
    <w:rsid w:val="00B51389"/>
    <w:rsid w:val="00B52076"/>
    <w:rsid w:val="00B553C4"/>
    <w:rsid w:val="00B57AF8"/>
    <w:rsid w:val="00B57C7D"/>
    <w:rsid w:val="00B63205"/>
    <w:rsid w:val="00B6400B"/>
    <w:rsid w:val="00B6414B"/>
    <w:rsid w:val="00B660A3"/>
    <w:rsid w:val="00B70BF9"/>
    <w:rsid w:val="00B72B11"/>
    <w:rsid w:val="00B75F47"/>
    <w:rsid w:val="00B762E7"/>
    <w:rsid w:val="00B763EE"/>
    <w:rsid w:val="00B76DA7"/>
    <w:rsid w:val="00B77B2E"/>
    <w:rsid w:val="00B836AC"/>
    <w:rsid w:val="00B85D94"/>
    <w:rsid w:val="00B90317"/>
    <w:rsid w:val="00B90694"/>
    <w:rsid w:val="00B91709"/>
    <w:rsid w:val="00B9184D"/>
    <w:rsid w:val="00B92322"/>
    <w:rsid w:val="00B94E03"/>
    <w:rsid w:val="00B95507"/>
    <w:rsid w:val="00B9603C"/>
    <w:rsid w:val="00B97152"/>
    <w:rsid w:val="00B97448"/>
    <w:rsid w:val="00B977D1"/>
    <w:rsid w:val="00BA1F02"/>
    <w:rsid w:val="00BA1FA3"/>
    <w:rsid w:val="00BA2704"/>
    <w:rsid w:val="00BA3588"/>
    <w:rsid w:val="00BA3CC9"/>
    <w:rsid w:val="00BA3F7B"/>
    <w:rsid w:val="00BA60C2"/>
    <w:rsid w:val="00BA7A53"/>
    <w:rsid w:val="00BB02F1"/>
    <w:rsid w:val="00BB1162"/>
    <w:rsid w:val="00BB1D36"/>
    <w:rsid w:val="00BB3478"/>
    <w:rsid w:val="00BB4589"/>
    <w:rsid w:val="00BB544B"/>
    <w:rsid w:val="00BC0B1A"/>
    <w:rsid w:val="00BC16E8"/>
    <w:rsid w:val="00BC3EE6"/>
    <w:rsid w:val="00BD1CF0"/>
    <w:rsid w:val="00BD2403"/>
    <w:rsid w:val="00BD26BB"/>
    <w:rsid w:val="00BD2C32"/>
    <w:rsid w:val="00BD37E0"/>
    <w:rsid w:val="00BD6224"/>
    <w:rsid w:val="00BE0F69"/>
    <w:rsid w:val="00BE28B6"/>
    <w:rsid w:val="00BF012E"/>
    <w:rsid w:val="00BF28A6"/>
    <w:rsid w:val="00BF46E8"/>
    <w:rsid w:val="00BF76CA"/>
    <w:rsid w:val="00BF7C4D"/>
    <w:rsid w:val="00C015DB"/>
    <w:rsid w:val="00C026D3"/>
    <w:rsid w:val="00C0296D"/>
    <w:rsid w:val="00C02EA5"/>
    <w:rsid w:val="00C032E1"/>
    <w:rsid w:val="00C033F8"/>
    <w:rsid w:val="00C03477"/>
    <w:rsid w:val="00C034C4"/>
    <w:rsid w:val="00C03916"/>
    <w:rsid w:val="00C04095"/>
    <w:rsid w:val="00C04962"/>
    <w:rsid w:val="00C0580E"/>
    <w:rsid w:val="00C07F78"/>
    <w:rsid w:val="00C10157"/>
    <w:rsid w:val="00C1152D"/>
    <w:rsid w:val="00C11F35"/>
    <w:rsid w:val="00C14779"/>
    <w:rsid w:val="00C15D4C"/>
    <w:rsid w:val="00C17CEF"/>
    <w:rsid w:val="00C211E9"/>
    <w:rsid w:val="00C212C3"/>
    <w:rsid w:val="00C22828"/>
    <w:rsid w:val="00C22E80"/>
    <w:rsid w:val="00C23968"/>
    <w:rsid w:val="00C265ED"/>
    <w:rsid w:val="00C31271"/>
    <w:rsid w:val="00C32A94"/>
    <w:rsid w:val="00C32D3F"/>
    <w:rsid w:val="00C341BE"/>
    <w:rsid w:val="00C37B72"/>
    <w:rsid w:val="00C4061A"/>
    <w:rsid w:val="00C418FA"/>
    <w:rsid w:val="00C41915"/>
    <w:rsid w:val="00C4202F"/>
    <w:rsid w:val="00C43B46"/>
    <w:rsid w:val="00C43CE2"/>
    <w:rsid w:val="00C453C8"/>
    <w:rsid w:val="00C45ACA"/>
    <w:rsid w:val="00C532CD"/>
    <w:rsid w:val="00C53DA1"/>
    <w:rsid w:val="00C5427E"/>
    <w:rsid w:val="00C5466A"/>
    <w:rsid w:val="00C553DD"/>
    <w:rsid w:val="00C55A6D"/>
    <w:rsid w:val="00C562FF"/>
    <w:rsid w:val="00C6031C"/>
    <w:rsid w:val="00C60A6B"/>
    <w:rsid w:val="00C6312E"/>
    <w:rsid w:val="00C645FD"/>
    <w:rsid w:val="00C661C1"/>
    <w:rsid w:val="00C663BF"/>
    <w:rsid w:val="00C66A88"/>
    <w:rsid w:val="00C70059"/>
    <w:rsid w:val="00C7060A"/>
    <w:rsid w:val="00C71CD5"/>
    <w:rsid w:val="00C7209D"/>
    <w:rsid w:val="00C734D6"/>
    <w:rsid w:val="00C73D9E"/>
    <w:rsid w:val="00C75051"/>
    <w:rsid w:val="00C75CF2"/>
    <w:rsid w:val="00C75DD5"/>
    <w:rsid w:val="00C760C0"/>
    <w:rsid w:val="00C76385"/>
    <w:rsid w:val="00C7746D"/>
    <w:rsid w:val="00C80309"/>
    <w:rsid w:val="00C804A8"/>
    <w:rsid w:val="00C804F3"/>
    <w:rsid w:val="00C82E49"/>
    <w:rsid w:val="00C83D80"/>
    <w:rsid w:val="00C85153"/>
    <w:rsid w:val="00C8522D"/>
    <w:rsid w:val="00C8620C"/>
    <w:rsid w:val="00C87026"/>
    <w:rsid w:val="00C8729A"/>
    <w:rsid w:val="00C87E01"/>
    <w:rsid w:val="00C905A4"/>
    <w:rsid w:val="00C93247"/>
    <w:rsid w:val="00C937F0"/>
    <w:rsid w:val="00C9534B"/>
    <w:rsid w:val="00C953C0"/>
    <w:rsid w:val="00C95625"/>
    <w:rsid w:val="00C967CE"/>
    <w:rsid w:val="00CA02FD"/>
    <w:rsid w:val="00CA0E4D"/>
    <w:rsid w:val="00CA18FA"/>
    <w:rsid w:val="00CA40A7"/>
    <w:rsid w:val="00CA47AC"/>
    <w:rsid w:val="00CA6200"/>
    <w:rsid w:val="00CA70B5"/>
    <w:rsid w:val="00CA7715"/>
    <w:rsid w:val="00CB018C"/>
    <w:rsid w:val="00CB2515"/>
    <w:rsid w:val="00CB2794"/>
    <w:rsid w:val="00CB3D5C"/>
    <w:rsid w:val="00CB661F"/>
    <w:rsid w:val="00CC0146"/>
    <w:rsid w:val="00CC1393"/>
    <w:rsid w:val="00CC20B8"/>
    <w:rsid w:val="00CC244F"/>
    <w:rsid w:val="00CC3E56"/>
    <w:rsid w:val="00CC4271"/>
    <w:rsid w:val="00CC54D6"/>
    <w:rsid w:val="00CC6DE9"/>
    <w:rsid w:val="00CD02BB"/>
    <w:rsid w:val="00CD12AB"/>
    <w:rsid w:val="00CD32E1"/>
    <w:rsid w:val="00CD373B"/>
    <w:rsid w:val="00CD5812"/>
    <w:rsid w:val="00CD5B25"/>
    <w:rsid w:val="00CD6D1F"/>
    <w:rsid w:val="00CD6DBD"/>
    <w:rsid w:val="00CD724F"/>
    <w:rsid w:val="00CE1F3C"/>
    <w:rsid w:val="00CE3354"/>
    <w:rsid w:val="00CE3B5E"/>
    <w:rsid w:val="00CE5851"/>
    <w:rsid w:val="00CE5959"/>
    <w:rsid w:val="00CE65D8"/>
    <w:rsid w:val="00CE6C44"/>
    <w:rsid w:val="00CE775C"/>
    <w:rsid w:val="00CF1026"/>
    <w:rsid w:val="00CF1413"/>
    <w:rsid w:val="00CF2BEA"/>
    <w:rsid w:val="00CF2D48"/>
    <w:rsid w:val="00CF68D5"/>
    <w:rsid w:val="00D02C41"/>
    <w:rsid w:val="00D0447E"/>
    <w:rsid w:val="00D0462D"/>
    <w:rsid w:val="00D05499"/>
    <w:rsid w:val="00D05933"/>
    <w:rsid w:val="00D0772E"/>
    <w:rsid w:val="00D11299"/>
    <w:rsid w:val="00D115F8"/>
    <w:rsid w:val="00D14FF1"/>
    <w:rsid w:val="00D2069C"/>
    <w:rsid w:val="00D24E78"/>
    <w:rsid w:val="00D27CEC"/>
    <w:rsid w:val="00D27D86"/>
    <w:rsid w:val="00D313C9"/>
    <w:rsid w:val="00D31FB4"/>
    <w:rsid w:val="00D33B09"/>
    <w:rsid w:val="00D34703"/>
    <w:rsid w:val="00D3488D"/>
    <w:rsid w:val="00D35969"/>
    <w:rsid w:val="00D415F0"/>
    <w:rsid w:val="00D419EC"/>
    <w:rsid w:val="00D4221D"/>
    <w:rsid w:val="00D442E9"/>
    <w:rsid w:val="00D44D16"/>
    <w:rsid w:val="00D45F42"/>
    <w:rsid w:val="00D4795C"/>
    <w:rsid w:val="00D53610"/>
    <w:rsid w:val="00D546ED"/>
    <w:rsid w:val="00D55E1D"/>
    <w:rsid w:val="00D606B6"/>
    <w:rsid w:val="00D60C71"/>
    <w:rsid w:val="00D61A41"/>
    <w:rsid w:val="00D6259D"/>
    <w:rsid w:val="00D65BA9"/>
    <w:rsid w:val="00D65DD2"/>
    <w:rsid w:val="00D67860"/>
    <w:rsid w:val="00D74289"/>
    <w:rsid w:val="00D7459D"/>
    <w:rsid w:val="00D77167"/>
    <w:rsid w:val="00D77EED"/>
    <w:rsid w:val="00D84DF0"/>
    <w:rsid w:val="00D873F0"/>
    <w:rsid w:val="00D908DE"/>
    <w:rsid w:val="00D91123"/>
    <w:rsid w:val="00D91DA8"/>
    <w:rsid w:val="00D92D89"/>
    <w:rsid w:val="00D934EC"/>
    <w:rsid w:val="00D93A86"/>
    <w:rsid w:val="00DA4230"/>
    <w:rsid w:val="00DA6923"/>
    <w:rsid w:val="00DB25EA"/>
    <w:rsid w:val="00DB2BCA"/>
    <w:rsid w:val="00DB2CA0"/>
    <w:rsid w:val="00DB3585"/>
    <w:rsid w:val="00DB38D9"/>
    <w:rsid w:val="00DB3C16"/>
    <w:rsid w:val="00DB56DC"/>
    <w:rsid w:val="00DB5BC9"/>
    <w:rsid w:val="00DB7519"/>
    <w:rsid w:val="00DC3648"/>
    <w:rsid w:val="00DC3AD8"/>
    <w:rsid w:val="00DC4D5F"/>
    <w:rsid w:val="00DD12EA"/>
    <w:rsid w:val="00DD2891"/>
    <w:rsid w:val="00DD354D"/>
    <w:rsid w:val="00DD6035"/>
    <w:rsid w:val="00DE0520"/>
    <w:rsid w:val="00DE0C40"/>
    <w:rsid w:val="00DE0D82"/>
    <w:rsid w:val="00DE5E9C"/>
    <w:rsid w:val="00DE6112"/>
    <w:rsid w:val="00DE6A4B"/>
    <w:rsid w:val="00DE6C26"/>
    <w:rsid w:val="00DE6F66"/>
    <w:rsid w:val="00DF01A9"/>
    <w:rsid w:val="00DF04E1"/>
    <w:rsid w:val="00DF2E6C"/>
    <w:rsid w:val="00DF31ED"/>
    <w:rsid w:val="00DF5CB8"/>
    <w:rsid w:val="00E0138F"/>
    <w:rsid w:val="00E02B1F"/>
    <w:rsid w:val="00E05F25"/>
    <w:rsid w:val="00E074F6"/>
    <w:rsid w:val="00E0765F"/>
    <w:rsid w:val="00E07A78"/>
    <w:rsid w:val="00E11C5E"/>
    <w:rsid w:val="00E12F63"/>
    <w:rsid w:val="00E139E1"/>
    <w:rsid w:val="00E16B80"/>
    <w:rsid w:val="00E17932"/>
    <w:rsid w:val="00E258C8"/>
    <w:rsid w:val="00E26927"/>
    <w:rsid w:val="00E27831"/>
    <w:rsid w:val="00E319D2"/>
    <w:rsid w:val="00E32993"/>
    <w:rsid w:val="00E33E1B"/>
    <w:rsid w:val="00E3426E"/>
    <w:rsid w:val="00E34521"/>
    <w:rsid w:val="00E34BA4"/>
    <w:rsid w:val="00E34DB6"/>
    <w:rsid w:val="00E35622"/>
    <w:rsid w:val="00E36C39"/>
    <w:rsid w:val="00E409F5"/>
    <w:rsid w:val="00E40E9C"/>
    <w:rsid w:val="00E411FE"/>
    <w:rsid w:val="00E4163E"/>
    <w:rsid w:val="00E4494A"/>
    <w:rsid w:val="00E46557"/>
    <w:rsid w:val="00E467B7"/>
    <w:rsid w:val="00E5039D"/>
    <w:rsid w:val="00E5458E"/>
    <w:rsid w:val="00E546C6"/>
    <w:rsid w:val="00E55D53"/>
    <w:rsid w:val="00E5670C"/>
    <w:rsid w:val="00E5727A"/>
    <w:rsid w:val="00E575EE"/>
    <w:rsid w:val="00E57812"/>
    <w:rsid w:val="00E632B1"/>
    <w:rsid w:val="00E63DE3"/>
    <w:rsid w:val="00E67E21"/>
    <w:rsid w:val="00E70064"/>
    <w:rsid w:val="00E70919"/>
    <w:rsid w:val="00E71B24"/>
    <w:rsid w:val="00E71D01"/>
    <w:rsid w:val="00E71EFB"/>
    <w:rsid w:val="00E725F3"/>
    <w:rsid w:val="00E735C3"/>
    <w:rsid w:val="00E74568"/>
    <w:rsid w:val="00E74666"/>
    <w:rsid w:val="00E756D3"/>
    <w:rsid w:val="00E764FD"/>
    <w:rsid w:val="00E856B9"/>
    <w:rsid w:val="00E85C53"/>
    <w:rsid w:val="00E86FC1"/>
    <w:rsid w:val="00E8719A"/>
    <w:rsid w:val="00E9127F"/>
    <w:rsid w:val="00E95ECF"/>
    <w:rsid w:val="00E96042"/>
    <w:rsid w:val="00E96B1B"/>
    <w:rsid w:val="00EA0317"/>
    <w:rsid w:val="00EA19A1"/>
    <w:rsid w:val="00EA3522"/>
    <w:rsid w:val="00EA3571"/>
    <w:rsid w:val="00EA5110"/>
    <w:rsid w:val="00EA567A"/>
    <w:rsid w:val="00EA59D0"/>
    <w:rsid w:val="00EA5DD6"/>
    <w:rsid w:val="00EA72E9"/>
    <w:rsid w:val="00EA7E52"/>
    <w:rsid w:val="00EB0C3B"/>
    <w:rsid w:val="00EB285B"/>
    <w:rsid w:val="00EB39CA"/>
    <w:rsid w:val="00EB3B33"/>
    <w:rsid w:val="00EB6547"/>
    <w:rsid w:val="00EB6D98"/>
    <w:rsid w:val="00EB7F71"/>
    <w:rsid w:val="00EC0237"/>
    <w:rsid w:val="00EC03EE"/>
    <w:rsid w:val="00EC188F"/>
    <w:rsid w:val="00EC24DF"/>
    <w:rsid w:val="00EC2AB0"/>
    <w:rsid w:val="00EC3A56"/>
    <w:rsid w:val="00EC52E1"/>
    <w:rsid w:val="00EC628F"/>
    <w:rsid w:val="00ED3A10"/>
    <w:rsid w:val="00ED3A57"/>
    <w:rsid w:val="00ED4417"/>
    <w:rsid w:val="00EE019C"/>
    <w:rsid w:val="00EE1684"/>
    <w:rsid w:val="00EE1DFF"/>
    <w:rsid w:val="00EE2857"/>
    <w:rsid w:val="00EE5767"/>
    <w:rsid w:val="00EE5FBD"/>
    <w:rsid w:val="00EE648C"/>
    <w:rsid w:val="00EE67F9"/>
    <w:rsid w:val="00EE760D"/>
    <w:rsid w:val="00EF1762"/>
    <w:rsid w:val="00EF1DD4"/>
    <w:rsid w:val="00EF2FEB"/>
    <w:rsid w:val="00EF5668"/>
    <w:rsid w:val="00EF56FA"/>
    <w:rsid w:val="00EF60EA"/>
    <w:rsid w:val="00EF6534"/>
    <w:rsid w:val="00EF743A"/>
    <w:rsid w:val="00F029FB"/>
    <w:rsid w:val="00F05DC6"/>
    <w:rsid w:val="00F072C3"/>
    <w:rsid w:val="00F103A2"/>
    <w:rsid w:val="00F11795"/>
    <w:rsid w:val="00F1370C"/>
    <w:rsid w:val="00F137E6"/>
    <w:rsid w:val="00F13FF3"/>
    <w:rsid w:val="00F172A7"/>
    <w:rsid w:val="00F173C6"/>
    <w:rsid w:val="00F208A8"/>
    <w:rsid w:val="00F21D53"/>
    <w:rsid w:val="00F21F47"/>
    <w:rsid w:val="00F22884"/>
    <w:rsid w:val="00F22EEF"/>
    <w:rsid w:val="00F234F7"/>
    <w:rsid w:val="00F23A0A"/>
    <w:rsid w:val="00F23C4B"/>
    <w:rsid w:val="00F24757"/>
    <w:rsid w:val="00F24928"/>
    <w:rsid w:val="00F24D59"/>
    <w:rsid w:val="00F24DAA"/>
    <w:rsid w:val="00F262D0"/>
    <w:rsid w:val="00F27467"/>
    <w:rsid w:val="00F27AC3"/>
    <w:rsid w:val="00F30C47"/>
    <w:rsid w:val="00F3257A"/>
    <w:rsid w:val="00F34ECA"/>
    <w:rsid w:val="00F37223"/>
    <w:rsid w:val="00F401AA"/>
    <w:rsid w:val="00F41000"/>
    <w:rsid w:val="00F41386"/>
    <w:rsid w:val="00F433A3"/>
    <w:rsid w:val="00F44448"/>
    <w:rsid w:val="00F44DAE"/>
    <w:rsid w:val="00F45CE1"/>
    <w:rsid w:val="00F474AA"/>
    <w:rsid w:val="00F50F5A"/>
    <w:rsid w:val="00F522DD"/>
    <w:rsid w:val="00F53E7E"/>
    <w:rsid w:val="00F557FD"/>
    <w:rsid w:val="00F57B16"/>
    <w:rsid w:val="00F603AA"/>
    <w:rsid w:val="00F60D98"/>
    <w:rsid w:val="00F61ACB"/>
    <w:rsid w:val="00F623E0"/>
    <w:rsid w:val="00F634CE"/>
    <w:rsid w:val="00F63EC3"/>
    <w:rsid w:val="00F67682"/>
    <w:rsid w:val="00F70FD7"/>
    <w:rsid w:val="00F72FE0"/>
    <w:rsid w:val="00F76C89"/>
    <w:rsid w:val="00F76D78"/>
    <w:rsid w:val="00F77DA3"/>
    <w:rsid w:val="00F8005D"/>
    <w:rsid w:val="00F80808"/>
    <w:rsid w:val="00F8128A"/>
    <w:rsid w:val="00F81638"/>
    <w:rsid w:val="00F8258E"/>
    <w:rsid w:val="00F83EA4"/>
    <w:rsid w:val="00F85C9E"/>
    <w:rsid w:val="00F85F47"/>
    <w:rsid w:val="00F875B6"/>
    <w:rsid w:val="00F87867"/>
    <w:rsid w:val="00F9046E"/>
    <w:rsid w:val="00F90B39"/>
    <w:rsid w:val="00F918D5"/>
    <w:rsid w:val="00F91D70"/>
    <w:rsid w:val="00F924DF"/>
    <w:rsid w:val="00F92675"/>
    <w:rsid w:val="00F9284D"/>
    <w:rsid w:val="00F95AE7"/>
    <w:rsid w:val="00F9628E"/>
    <w:rsid w:val="00F96728"/>
    <w:rsid w:val="00F96961"/>
    <w:rsid w:val="00F97732"/>
    <w:rsid w:val="00FA0519"/>
    <w:rsid w:val="00FA5990"/>
    <w:rsid w:val="00FA59E4"/>
    <w:rsid w:val="00FA5BF0"/>
    <w:rsid w:val="00FA6425"/>
    <w:rsid w:val="00FA755E"/>
    <w:rsid w:val="00FB43DD"/>
    <w:rsid w:val="00FB55E4"/>
    <w:rsid w:val="00FB6CB1"/>
    <w:rsid w:val="00FC0E45"/>
    <w:rsid w:val="00FC10AF"/>
    <w:rsid w:val="00FC34C1"/>
    <w:rsid w:val="00FC3A56"/>
    <w:rsid w:val="00FC6098"/>
    <w:rsid w:val="00FC7353"/>
    <w:rsid w:val="00FD21F6"/>
    <w:rsid w:val="00FD2695"/>
    <w:rsid w:val="00FD2C0F"/>
    <w:rsid w:val="00FD402B"/>
    <w:rsid w:val="00FD7990"/>
    <w:rsid w:val="00FE088F"/>
    <w:rsid w:val="00FE20FF"/>
    <w:rsid w:val="00FE7121"/>
    <w:rsid w:val="00FE7841"/>
    <w:rsid w:val="00FF1828"/>
    <w:rsid w:val="00FF34E9"/>
    <w:rsid w:val="00FF44AA"/>
    <w:rsid w:val="00FF592E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0C1663"/>
  <w15:chartTrackingRefBased/>
  <w15:docId w15:val="{FB6F6F9E-6E5B-46E1-B52A-BCA5BF72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Theme="minorHAnsi" w:hAnsi="Courier New" w:cstheme="minorBidi"/>
        <w:sz w:val="24"/>
        <w:szCs w:val="24"/>
        <w:lang w:val="de-DE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uiPriority="32"/>
    <w:lsdException w:name="Book Title" w:semiHidden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rsid w:val="007C458D"/>
  </w:style>
  <w:style w:type="paragraph" w:styleId="berschrift1">
    <w:name w:val="heading 1"/>
    <w:basedOn w:val="Standard"/>
    <w:next w:val="Standard"/>
    <w:link w:val="berschrift1Zchn"/>
    <w:uiPriority w:val="9"/>
    <w:semiHidden/>
    <w:rsid w:val="004D31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rsid w:val="00C932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56C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0222B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E33E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6B76B8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E33E1B"/>
    <w:rPr>
      <w:sz w:val="18"/>
      <w:szCs w:val="24"/>
    </w:rPr>
  </w:style>
  <w:style w:type="character" w:styleId="Hyperlink">
    <w:name w:val="Hyperlink"/>
    <w:basedOn w:val="Absatz-Standardschriftart"/>
    <w:uiPriority w:val="99"/>
    <w:semiHidden/>
    <w:rsid w:val="000222B6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222B6"/>
    <w:rPr>
      <w:color w:val="605E5C"/>
      <w:shd w:val="clear" w:color="auto" w:fill="E1DFDD"/>
    </w:rPr>
  </w:style>
  <w:style w:type="paragraph" w:customStyle="1" w:styleId="Abschnitt-Einstieg">
    <w:name w:val="Abschnitt-Einstieg"/>
    <w:basedOn w:val="Standard"/>
    <w:next w:val="Standard-Absatz"/>
    <w:uiPriority w:val="1"/>
    <w:qFormat/>
    <w:rsid w:val="007D7654"/>
    <w:pPr>
      <w:spacing w:line="408" w:lineRule="auto"/>
      <w:outlineLvl w:val="3"/>
    </w:pPr>
    <w:rPr>
      <w:rFonts w:cs="Courier New"/>
    </w:rPr>
  </w:style>
  <w:style w:type="paragraph" w:customStyle="1" w:styleId="Kapitel-Einstieg">
    <w:name w:val="Kapitel-Einstieg"/>
    <w:basedOn w:val="Abschnitt-Einstieg"/>
    <w:next w:val="Standard-Absatz"/>
    <w:uiPriority w:val="2"/>
    <w:qFormat/>
    <w:rsid w:val="007D7654"/>
  </w:style>
  <w:style w:type="paragraph" w:customStyle="1" w:styleId="Einschub-Einstieg">
    <w:name w:val="Einschub-Einstieg"/>
    <w:basedOn w:val="Abschnitt-Einstieg"/>
    <w:next w:val="Einschub"/>
    <w:uiPriority w:val="10"/>
    <w:qFormat/>
    <w:rsid w:val="00C418FA"/>
    <w:pPr>
      <w:ind w:left="851" w:right="851"/>
    </w:pPr>
    <w:rPr>
      <w:i/>
      <w:iCs/>
    </w:rPr>
  </w:style>
  <w:style w:type="character" w:customStyle="1" w:styleId="FETT">
    <w:name w:val="FETT"/>
    <w:basedOn w:val="Absatz-Standardschriftart"/>
    <w:uiPriority w:val="4"/>
    <w:qFormat/>
    <w:rsid w:val="00CF2BEA"/>
    <w:rPr>
      <w:b/>
      <w:bCs/>
    </w:rPr>
  </w:style>
  <w:style w:type="paragraph" w:customStyle="1" w:styleId="Einschub-Legende">
    <w:name w:val="Einschub-Legende"/>
    <w:basedOn w:val="Standard"/>
    <w:next w:val="Standard"/>
    <w:uiPriority w:val="11"/>
    <w:qFormat/>
    <w:rsid w:val="00E33E1B"/>
    <w:pPr>
      <w:ind w:left="851" w:right="851"/>
      <w:jc w:val="right"/>
    </w:pPr>
  </w:style>
  <w:style w:type="character" w:customStyle="1" w:styleId="KURSIV">
    <w:name w:val="KURSIV"/>
    <w:basedOn w:val="Absatz-Standardschriftart"/>
    <w:uiPriority w:val="3"/>
    <w:qFormat/>
    <w:rsid w:val="00CF2BEA"/>
    <w:rPr>
      <w:i/>
      <w:iCs/>
    </w:rPr>
  </w:style>
  <w:style w:type="character" w:customStyle="1" w:styleId="UNTERSTRICHEN">
    <w:name w:val="UNTERSTRICHEN"/>
    <w:basedOn w:val="Absatz-Standardschriftart"/>
    <w:uiPriority w:val="3"/>
    <w:qFormat/>
    <w:rsid w:val="00CF2BEA"/>
    <w:rPr>
      <w:u w:val="single"/>
    </w:rPr>
  </w:style>
  <w:style w:type="paragraph" w:customStyle="1" w:styleId="TeilNummer">
    <w:name w:val="Teil Nummer"/>
    <w:next w:val="Teil-Titel"/>
    <w:uiPriority w:val="12"/>
    <w:qFormat/>
    <w:rsid w:val="007D7654"/>
    <w:pPr>
      <w:spacing w:line="408" w:lineRule="auto"/>
      <w:jc w:val="center"/>
      <w:outlineLvl w:val="0"/>
    </w:pPr>
    <w:rPr>
      <w:rFonts w:cs="Courier New"/>
      <w:i/>
      <w:iCs/>
    </w:rPr>
  </w:style>
  <w:style w:type="paragraph" w:customStyle="1" w:styleId="Kapitelberschrift">
    <w:name w:val="Kapitelüberschrift"/>
    <w:basedOn w:val="TeilNummer"/>
    <w:next w:val="Kapitel-Einstieg"/>
    <w:uiPriority w:val="8"/>
    <w:qFormat/>
    <w:rsid w:val="00337F88"/>
    <w:pPr>
      <w:outlineLvl w:val="1"/>
    </w:pPr>
    <w:rPr>
      <w:b/>
      <w:bCs/>
      <w:i w:val="0"/>
      <w:iCs w:val="0"/>
    </w:rPr>
  </w:style>
  <w:style w:type="character" w:customStyle="1" w:styleId="HOCHGESTELLT">
    <w:name w:val="HOCHGESTELLT"/>
    <w:basedOn w:val="Absatz-Standardschriftart"/>
    <w:uiPriority w:val="6"/>
    <w:qFormat/>
    <w:rsid w:val="00CF2BEA"/>
    <w:rPr>
      <w:vertAlign w:val="superscript"/>
    </w:rPr>
  </w:style>
  <w:style w:type="character" w:styleId="IntensiverVerweis">
    <w:name w:val="Intense Reference"/>
    <w:basedOn w:val="Absatz-Standardschriftart"/>
    <w:uiPriority w:val="32"/>
    <w:semiHidden/>
    <w:rsid w:val="001D7860"/>
    <w:rPr>
      <w:b/>
      <w:bCs/>
      <w:smallCaps/>
      <w:color w:val="4472C4" w:themeColor="accent1"/>
      <w:spacing w:val="5"/>
    </w:rPr>
  </w:style>
  <w:style w:type="paragraph" w:customStyle="1" w:styleId="Autorinnenname">
    <w:name w:val="Autor_inn_enname"/>
    <w:uiPriority w:val="17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E33E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uch-Titel">
    <w:name w:val="Buch-Titel"/>
    <w:next w:val="Standard"/>
    <w:uiPriority w:val="18"/>
    <w:qFormat/>
    <w:rsid w:val="007D7654"/>
    <w:pPr>
      <w:spacing w:line="408" w:lineRule="auto"/>
      <w:jc w:val="center"/>
    </w:pPr>
    <w:rPr>
      <w:rFonts w:cs="Courier New"/>
      <w:b/>
      <w:bCs/>
    </w:rPr>
  </w:style>
  <w:style w:type="paragraph" w:customStyle="1" w:styleId="Buch-Untertitel">
    <w:name w:val="Buch-Untertitel"/>
    <w:uiPriority w:val="19"/>
    <w:qFormat/>
    <w:rsid w:val="007D7654"/>
    <w:pPr>
      <w:spacing w:line="408" w:lineRule="auto"/>
      <w:jc w:val="center"/>
    </w:pPr>
    <w:rPr>
      <w:rFonts w:cs="Courier New"/>
      <w:i/>
      <w:iCs/>
    </w:rPr>
  </w:style>
  <w:style w:type="character" w:customStyle="1" w:styleId="TIEFGESTELLT">
    <w:name w:val="TIEFGESTELLT"/>
    <w:basedOn w:val="Absatz-Standardschriftart"/>
    <w:uiPriority w:val="7"/>
    <w:qFormat/>
    <w:rsid w:val="00CF2BEA"/>
    <w:rPr>
      <w:vertAlign w:val="subscript"/>
    </w:rPr>
  </w:style>
  <w:style w:type="character" w:customStyle="1" w:styleId="Standard1">
    <w:name w:val="Standard1"/>
    <w:basedOn w:val="Absatz-Standardschriftart"/>
    <w:uiPriority w:val="5"/>
    <w:qFormat/>
    <w:rsid w:val="00CF2BEA"/>
  </w:style>
  <w:style w:type="paragraph" w:styleId="Listenabsatz">
    <w:name w:val="List Paragraph"/>
    <w:basedOn w:val="Standard"/>
    <w:uiPriority w:val="34"/>
    <w:semiHidden/>
    <w:rsid w:val="00E34BA4"/>
    <w:pPr>
      <w:ind w:left="720"/>
      <w:contextualSpacing/>
    </w:pPr>
  </w:style>
  <w:style w:type="character" w:styleId="Zeilennummer">
    <w:name w:val="line number"/>
    <w:basedOn w:val="Absatz-Standardschriftart"/>
    <w:uiPriority w:val="99"/>
    <w:semiHidden/>
    <w:unhideWhenUsed/>
    <w:rsid w:val="00F21F47"/>
  </w:style>
  <w:style w:type="character" w:customStyle="1" w:styleId="SprechblasentextZchn">
    <w:name w:val="Sprechblasentext Zchn"/>
    <w:uiPriority w:val="99"/>
    <w:semiHidden/>
    <w:rsid w:val="00230CC7"/>
    <w:rPr>
      <w:sz w:val="18"/>
      <w:szCs w:val="18"/>
    </w:rPr>
  </w:style>
  <w:style w:type="character" w:styleId="Hervorhebung">
    <w:name w:val="Emphasis"/>
    <w:basedOn w:val="Absatz-Standardschriftart"/>
    <w:uiPriority w:val="20"/>
    <w:semiHidden/>
    <w:qFormat/>
    <w:rsid w:val="00D65BA9"/>
    <w:rPr>
      <w:i/>
      <w:iCs/>
      <w:sz w:val="20"/>
      <w:szCs w:val="20"/>
      <w:u w:val="none"/>
      <w:vertAlign w:val="baseli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3E1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arbeitung">
    <w:name w:val="Revision"/>
    <w:hidden/>
    <w:uiPriority w:val="99"/>
    <w:semiHidden/>
    <w:rsid w:val="00C265ED"/>
    <w:pPr>
      <w:spacing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56C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56CD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33E1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6C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6CD3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56C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inschub">
    <w:name w:val="Einschub"/>
    <w:uiPriority w:val="9"/>
    <w:qFormat/>
    <w:rsid w:val="007D7654"/>
    <w:pPr>
      <w:spacing w:line="408" w:lineRule="auto"/>
      <w:ind w:left="851" w:right="851" w:firstLine="567"/>
    </w:pPr>
    <w:rPr>
      <w:rFonts w:cs="Courier New"/>
      <w:i/>
      <w:iCs/>
    </w:rPr>
  </w:style>
  <w:style w:type="paragraph" w:customStyle="1" w:styleId="Standard-Absatz">
    <w:name w:val="Standard-Absatz"/>
    <w:basedOn w:val="Standard"/>
    <w:qFormat/>
    <w:rsid w:val="007D7654"/>
    <w:pPr>
      <w:spacing w:line="408" w:lineRule="auto"/>
      <w:ind w:firstLine="567"/>
    </w:pPr>
    <w:rPr>
      <w:rFonts w:cs="Courier New"/>
    </w:rPr>
  </w:style>
  <w:style w:type="paragraph" w:customStyle="1" w:styleId="Teil-Titel">
    <w:name w:val="Teil-Titel"/>
    <w:basedOn w:val="TeilNummer"/>
    <w:next w:val="Standard-Absatz"/>
    <w:uiPriority w:val="12"/>
    <w:qFormat/>
    <w:rsid w:val="007D7654"/>
    <w:pPr>
      <w:spacing w:after="120"/>
      <w:outlineLvl w:val="9"/>
    </w:pPr>
    <w:rPr>
      <w:b/>
      <w:bCs/>
      <w:i w:val="0"/>
      <w:iCs w:val="0"/>
    </w:rPr>
  </w:style>
  <w:style w:type="paragraph" w:customStyle="1" w:styleId="ZitatRechts">
    <w:name w:val="Zitat Rechts"/>
    <w:basedOn w:val="Standard"/>
    <w:link w:val="ZitatRechtsZchn"/>
    <w:uiPriority w:val="13"/>
    <w:qFormat/>
    <w:rsid w:val="007D7654"/>
    <w:pPr>
      <w:spacing w:line="408" w:lineRule="auto"/>
      <w:jc w:val="right"/>
    </w:pPr>
    <w:rPr>
      <w:rFonts w:cs="Courier New"/>
      <w:i/>
      <w:iCs/>
    </w:rPr>
  </w:style>
  <w:style w:type="character" w:customStyle="1" w:styleId="ZitatRechtsZchn">
    <w:name w:val="Zitat Rechts Zchn"/>
    <w:basedOn w:val="Absatz-Standardschriftart"/>
    <w:link w:val="ZitatRechts"/>
    <w:uiPriority w:val="13"/>
    <w:rsid w:val="007D7654"/>
    <w:rPr>
      <w:rFonts w:cs="Courier New"/>
      <w:i/>
      <w:iCs/>
    </w:rPr>
  </w:style>
  <w:style w:type="paragraph" w:customStyle="1" w:styleId="ZitatRechts-Quelle">
    <w:name w:val="Zitat Rechts - Quelle"/>
    <w:basedOn w:val="Standard"/>
    <w:link w:val="ZitatRechts-QuelleZchn"/>
    <w:uiPriority w:val="14"/>
    <w:qFormat/>
    <w:rsid w:val="007D7654"/>
    <w:pPr>
      <w:spacing w:line="408" w:lineRule="auto"/>
      <w:jc w:val="right"/>
    </w:pPr>
    <w:rPr>
      <w:rFonts w:cs="Courier New"/>
    </w:rPr>
  </w:style>
  <w:style w:type="character" w:customStyle="1" w:styleId="ZitatRechts-QuelleZchn">
    <w:name w:val="Zitat Rechts - Quelle Zchn"/>
    <w:basedOn w:val="Absatz-Standardschriftart"/>
    <w:link w:val="ZitatRechts-Quelle"/>
    <w:uiPriority w:val="14"/>
    <w:rsid w:val="007D7654"/>
    <w:rPr>
      <w:rFonts w:cs="Courier New"/>
    </w:rPr>
  </w:style>
  <w:style w:type="paragraph" w:customStyle="1" w:styleId="Zitat-Zentriert">
    <w:name w:val="Zitat-Zentriert"/>
    <w:basedOn w:val="Standard"/>
    <w:link w:val="Zitat-ZentriertZchn"/>
    <w:uiPriority w:val="15"/>
    <w:qFormat/>
    <w:rsid w:val="007D7654"/>
    <w:pPr>
      <w:spacing w:line="408" w:lineRule="auto"/>
      <w:jc w:val="center"/>
    </w:pPr>
    <w:rPr>
      <w:rFonts w:cs="Courier New"/>
      <w:i/>
      <w:iCs/>
    </w:rPr>
  </w:style>
  <w:style w:type="character" w:customStyle="1" w:styleId="Zitat-ZentriertZchn">
    <w:name w:val="Zitat-Zentriert Zchn"/>
    <w:basedOn w:val="Absatz-Standardschriftart"/>
    <w:link w:val="Zitat-Zentriert"/>
    <w:uiPriority w:val="15"/>
    <w:rsid w:val="007D7654"/>
    <w:rPr>
      <w:rFonts w:cs="Courier New"/>
      <w:i/>
      <w:iCs/>
    </w:rPr>
  </w:style>
  <w:style w:type="paragraph" w:customStyle="1" w:styleId="Zitat-ZentriertQuelle">
    <w:name w:val="Zitat-Zentriert Quelle"/>
    <w:basedOn w:val="Standard"/>
    <w:link w:val="Zitat-ZentriertQuelleZchn"/>
    <w:uiPriority w:val="16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Zitat-ZentriertQuelleZchn">
    <w:name w:val="Zitat-Zentriert Quelle Zchn"/>
    <w:basedOn w:val="Absatz-Standardschriftart"/>
    <w:link w:val="Zitat-ZentriertQuelle"/>
    <w:uiPriority w:val="16"/>
    <w:rsid w:val="007D7654"/>
    <w:rPr>
      <w:rFonts w:cs="Courier New"/>
    </w:rPr>
  </w:style>
  <w:style w:type="paragraph" w:customStyle="1" w:styleId="Widmung">
    <w:name w:val="Widmung"/>
    <w:basedOn w:val="Standard"/>
    <w:link w:val="WidmungZchn"/>
    <w:uiPriority w:val="18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WidmungZchn">
    <w:name w:val="Widmung Zchn"/>
    <w:basedOn w:val="Absatz-Standardschriftart"/>
    <w:link w:val="Widmung"/>
    <w:uiPriority w:val="18"/>
    <w:rsid w:val="007D7654"/>
    <w:rPr>
      <w:rFonts w:cs="Courier New"/>
    </w:rPr>
  </w:style>
  <w:style w:type="paragraph" w:customStyle="1" w:styleId="KontaktdatenHeadline">
    <w:name w:val="Kontaktdaten Headline"/>
    <w:basedOn w:val="Standard"/>
    <w:link w:val="KontaktdatenHeadlineZchn"/>
    <w:uiPriority w:val="20"/>
    <w:qFormat/>
    <w:rsid w:val="007D7654"/>
    <w:pPr>
      <w:spacing w:line="408" w:lineRule="auto"/>
      <w:jc w:val="center"/>
    </w:pPr>
    <w:rPr>
      <w:rFonts w:cs="Courier New"/>
      <w:u w:val="single"/>
    </w:rPr>
  </w:style>
  <w:style w:type="character" w:customStyle="1" w:styleId="KontaktdatenHeadlineZchn">
    <w:name w:val="Kontaktdaten Headline Zchn"/>
    <w:basedOn w:val="Absatz-Standardschriftart"/>
    <w:link w:val="KontaktdatenHeadline"/>
    <w:uiPriority w:val="20"/>
    <w:rsid w:val="007D7654"/>
    <w:rPr>
      <w:rFonts w:cs="Courier New"/>
      <w:u w:val="single"/>
    </w:rPr>
  </w:style>
  <w:style w:type="paragraph" w:customStyle="1" w:styleId="Kontaktdaten">
    <w:name w:val="Kontaktdaten"/>
    <w:basedOn w:val="Standard"/>
    <w:link w:val="KontaktdatenZchn"/>
    <w:uiPriority w:val="21"/>
    <w:qFormat/>
    <w:rsid w:val="007D7654"/>
    <w:pPr>
      <w:spacing w:line="408" w:lineRule="auto"/>
      <w:jc w:val="center"/>
    </w:pPr>
    <w:rPr>
      <w:rFonts w:cs="Courier New"/>
    </w:rPr>
  </w:style>
  <w:style w:type="character" w:customStyle="1" w:styleId="KontaktdatenZchn">
    <w:name w:val="Kontaktdaten Zchn"/>
    <w:basedOn w:val="Absatz-Standardschriftart"/>
    <w:link w:val="Kontaktdaten"/>
    <w:uiPriority w:val="21"/>
    <w:rsid w:val="007D7654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1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mu\Documents\Benutzerdefinierte%20Office-Vorlagen\Helmuts%20Roman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845ADA-4054-4777-8E7B-4DD1706F09BF}">
  <we:reference id="wa104381727" version="1.0.0.9" store="de-DE" storeType="OMEX"/>
  <we:alternateReferences>
    <we:reference id="wa104381727" version="1.0.0.9" store="WA10438172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DFB54-5A77-43E3-951B-08CD38A4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Helmuts Romanvorlage.dotx</Template>
  <TotalTime>0</TotalTime>
  <Pages>5</Pages>
  <Words>344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Barz</dc:creator>
  <cp:keywords/>
  <dc:description/>
  <cp:lastModifiedBy>Helmut Barz</cp:lastModifiedBy>
  <cp:revision>5</cp:revision>
  <dcterms:created xsi:type="dcterms:W3CDTF">2025-02-15T13:28:00Z</dcterms:created>
  <dcterms:modified xsi:type="dcterms:W3CDTF">2025-07-03T08:04:00Z</dcterms:modified>
</cp:coreProperties>
</file>